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0C3F6F" w14:textId="1E165DFA" w:rsidR="00961199" w:rsidRDefault="00961199" w:rsidP="0096119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Meeting #13</w:t>
      </w:r>
      <w:r w:rsidR="000A7DCE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S5-21</w:t>
      </w:r>
      <w:r w:rsidR="00133F18">
        <w:rPr>
          <w:rFonts w:ascii="Arial" w:hAnsi="Arial" w:cs="Arial"/>
          <w:b/>
          <w:sz w:val="24"/>
        </w:rPr>
        <w:t>5396</w:t>
      </w:r>
    </w:p>
    <w:p w14:paraId="4EEA80F5" w14:textId="0299BC82" w:rsidR="00961199" w:rsidRPr="00D71EE5" w:rsidRDefault="00961199" w:rsidP="0096119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  <w:sz w:val="22"/>
        </w:rPr>
        <w:t>Online</w:t>
      </w:r>
      <w:proofErr w:type="gramStart"/>
      <w:r w:rsidRPr="00A20617">
        <w:rPr>
          <w:rFonts w:ascii="Arial" w:hAnsi="Arial" w:cs="Arial"/>
          <w:b/>
          <w:sz w:val="22"/>
        </w:rPr>
        <w:t>, ,</w:t>
      </w:r>
      <w:proofErr w:type="gramEnd"/>
      <w:r w:rsidRPr="00A20617">
        <w:rPr>
          <w:rFonts w:ascii="Arial" w:hAnsi="Arial" w:cs="Arial"/>
          <w:b/>
          <w:sz w:val="22"/>
        </w:rPr>
        <w:t xml:space="preserve"> </w:t>
      </w:r>
      <w:r w:rsidR="000A7DCE">
        <w:rPr>
          <w:rFonts w:ascii="Arial" w:hAnsi="Arial" w:cs="Arial"/>
          <w:b/>
          <w:sz w:val="22"/>
        </w:rPr>
        <w:t>11</w:t>
      </w:r>
      <w:r w:rsidR="000122CA">
        <w:rPr>
          <w:rFonts w:ascii="Arial" w:hAnsi="Arial" w:cs="Arial"/>
          <w:b/>
          <w:sz w:val="22"/>
        </w:rPr>
        <w:t xml:space="preserve"> </w:t>
      </w:r>
      <w:r w:rsidR="000A7DCE">
        <w:rPr>
          <w:rFonts w:ascii="Arial" w:hAnsi="Arial" w:cs="Arial"/>
          <w:b/>
          <w:sz w:val="22"/>
        </w:rPr>
        <w:t xml:space="preserve">Oct </w:t>
      </w:r>
      <w:r w:rsidR="000122CA">
        <w:rPr>
          <w:rFonts w:ascii="Arial" w:hAnsi="Arial" w:cs="Arial"/>
          <w:b/>
          <w:sz w:val="22"/>
        </w:rPr>
        <w:t xml:space="preserve">2021- </w:t>
      </w:r>
      <w:r w:rsidR="000A7DCE">
        <w:rPr>
          <w:rFonts w:ascii="Arial" w:hAnsi="Arial" w:cs="Arial"/>
          <w:b/>
          <w:sz w:val="22"/>
        </w:rPr>
        <w:t>20 Oct</w:t>
      </w:r>
      <w:r w:rsidRPr="00A20617">
        <w:rPr>
          <w:rFonts w:ascii="Arial" w:hAnsi="Arial" w:cs="Arial"/>
          <w:b/>
          <w:sz w:val="22"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156205C2" w14:textId="339671DA" w:rsidR="00961199" w:rsidRPr="009A6EED" w:rsidRDefault="00961199" w:rsidP="0096119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0A7DCE">
        <w:rPr>
          <w:rFonts w:ascii="Arial" w:hAnsi="Arial"/>
          <w:b/>
          <w:lang w:val="en-US"/>
        </w:rPr>
        <w:t>Ericsson</w:t>
      </w:r>
    </w:p>
    <w:p w14:paraId="6C839347" w14:textId="43D79E29" w:rsidR="00961199" w:rsidRPr="000663BB" w:rsidRDefault="00961199" w:rsidP="0096119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proofErr w:type="spellStart"/>
      <w:r w:rsidR="00793697" w:rsidRPr="00793697">
        <w:rPr>
          <w:rFonts w:ascii="Arial" w:hAnsi="Arial"/>
          <w:b/>
          <w:lang w:val="en-US"/>
        </w:rPr>
        <w:t>InputToDraftCR</w:t>
      </w:r>
      <w:proofErr w:type="spellEnd"/>
      <w:r w:rsidR="00793697" w:rsidRPr="00793697">
        <w:rPr>
          <w:rFonts w:ascii="Arial" w:hAnsi="Arial"/>
          <w:b/>
          <w:lang w:val="en-US"/>
        </w:rPr>
        <w:t xml:space="preserve"> 28.537 </w:t>
      </w:r>
      <w:r w:rsidR="000A7DCE">
        <w:rPr>
          <w:rFonts w:ascii="Arial" w:hAnsi="Arial"/>
          <w:b/>
          <w:lang w:val="en-US"/>
        </w:rPr>
        <w:t>Define Solution for Data Discovery</w:t>
      </w:r>
    </w:p>
    <w:p w14:paraId="0EB606A7" w14:textId="77777777" w:rsidR="00961199" w:rsidRPr="00125E82" w:rsidRDefault="00961199" w:rsidP="00961199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829F1E2" w14:textId="492BA6F3" w:rsidR="00961199" w:rsidRPr="00591619" w:rsidRDefault="00961199" w:rsidP="00961199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FB61FE" w:rsidRPr="00133F18">
        <w:rPr>
          <w:rFonts w:ascii="Arial" w:hAnsi="Arial" w:cs="Arial"/>
          <w:b/>
        </w:rPr>
        <w:t>6.4.8</w:t>
      </w:r>
    </w:p>
    <w:p w14:paraId="7C31544C" w14:textId="77777777" w:rsidR="00961199" w:rsidRDefault="00961199" w:rsidP="00961199">
      <w:pPr>
        <w:pStyle w:val="Heading1"/>
      </w:pPr>
      <w:r>
        <w:t>1</w:t>
      </w:r>
      <w:r>
        <w:tab/>
        <w:t>Decision/action requested</w:t>
      </w:r>
    </w:p>
    <w:p w14:paraId="0B7BE8B7" w14:textId="77777777" w:rsidR="00961199" w:rsidRDefault="00961199" w:rsidP="00961199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2B9B66C2" w14:textId="77777777" w:rsidR="00961199" w:rsidRDefault="00961199" w:rsidP="00961199">
      <w:pPr>
        <w:pStyle w:val="Heading1"/>
      </w:pPr>
      <w:r>
        <w:t>2</w:t>
      </w:r>
      <w:r>
        <w:tab/>
        <w:t>References</w:t>
      </w:r>
    </w:p>
    <w:p w14:paraId="03C1F5C0" w14:textId="77777777" w:rsidR="00961199" w:rsidRDefault="00961199" w:rsidP="0096119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42FD6EFD" w14:textId="77777777" w:rsidR="00961199" w:rsidRDefault="00961199" w:rsidP="00961199">
      <w:pPr>
        <w:pStyle w:val="Heading1"/>
      </w:pPr>
      <w:r>
        <w:t>3</w:t>
      </w:r>
      <w:r>
        <w:tab/>
        <w:t>Rationale</w:t>
      </w:r>
    </w:p>
    <w:p w14:paraId="26487AEA" w14:textId="1D6115EB" w:rsidR="007F1B66" w:rsidRDefault="00397228" w:rsidP="00EE1533">
      <w:pPr>
        <w:jc w:val="both"/>
      </w:pPr>
      <w:bookmarkStart w:id="0" w:name="_Toc524946561"/>
      <w:r>
        <w:t xml:space="preserve">While an authorized </w:t>
      </w:r>
      <w:proofErr w:type="spellStart"/>
      <w:r>
        <w:t>MnS</w:t>
      </w:r>
      <w:proofErr w:type="spellEnd"/>
      <w:r w:rsidR="000A7DCE">
        <w:t xml:space="preserve"> consumer</w:t>
      </w:r>
      <w:r>
        <w:t>s</w:t>
      </w:r>
      <w:r w:rsidR="009462E8">
        <w:t xml:space="preserve"> can discover</w:t>
      </w:r>
      <w:r w:rsidR="000A7DCE">
        <w:t xml:space="preserve"> what types of </w:t>
      </w:r>
      <w:proofErr w:type="spellStart"/>
      <w:r w:rsidR="000A7DCE">
        <w:t>MnS</w:t>
      </w:r>
      <w:proofErr w:type="spellEnd"/>
      <w:r w:rsidR="000A7DCE">
        <w:t xml:space="preserve"> services are available</w:t>
      </w:r>
      <w:r w:rsidR="00B16C0F">
        <w:t xml:space="preserve"> in the system with</w:t>
      </w:r>
      <w:r>
        <w:t xml:space="preserve"> </w:t>
      </w:r>
      <w:r w:rsidR="000B1F6F">
        <w:t xml:space="preserve">Service </w:t>
      </w:r>
      <w:r w:rsidR="0060088A">
        <w:t>d</w:t>
      </w:r>
      <w:r>
        <w:t xml:space="preserve">iscovery </w:t>
      </w:r>
      <w:r w:rsidR="000B1F6F">
        <w:t>mechanism</w:t>
      </w:r>
      <w:r>
        <w:t xml:space="preserve"> </w:t>
      </w:r>
      <w:r w:rsidR="009462E8">
        <w:t>(</w:t>
      </w:r>
      <w:proofErr w:type="spellStart"/>
      <w:r w:rsidR="009462E8">
        <w:t>MnsRegistry</w:t>
      </w:r>
      <w:proofErr w:type="spellEnd"/>
      <w:r w:rsidR="009462E8">
        <w:t xml:space="preserve"> IOC)</w:t>
      </w:r>
      <w:r w:rsidR="00B16C0F">
        <w:t xml:space="preserve">, </w:t>
      </w:r>
      <w:r w:rsidR="0060088A">
        <w:t>there is no simple way to</w:t>
      </w:r>
      <w:r w:rsidR="00B16C0F">
        <w:t xml:space="preserve"> discover what data can be retrieved by consuming of these </w:t>
      </w:r>
      <w:r w:rsidR="000B1F6F">
        <w:t>Man</w:t>
      </w:r>
      <w:r w:rsidR="00B16C0F">
        <w:t>agement Services.  In fact,</w:t>
      </w:r>
      <w:r w:rsidR="000A7DCE">
        <w:t xml:space="preserve"> what data can be </w:t>
      </w:r>
      <w:r w:rsidR="009462E8">
        <w:t>retrieved</w:t>
      </w:r>
      <w:r w:rsidR="000A7DCE">
        <w:t xml:space="preserve"> </w:t>
      </w:r>
      <w:r w:rsidR="00B16C0F">
        <w:t xml:space="preserve">still </w:t>
      </w:r>
      <w:r w:rsidR="007F1B66">
        <w:t xml:space="preserve">needs to be </w:t>
      </w:r>
      <w:r w:rsidR="000B1F6F">
        <w:t xml:space="preserve">either preconfigured </w:t>
      </w:r>
      <w:r w:rsidR="007F1B66">
        <w:t xml:space="preserve">at design-time or </w:t>
      </w:r>
      <w:r w:rsidR="00B16C0F">
        <w:t xml:space="preserve">can be </w:t>
      </w:r>
      <w:r w:rsidR="007F1B66">
        <w:t>learnt at run-time</w:t>
      </w:r>
      <w:r w:rsidR="004911CF">
        <w:t xml:space="preserve"> </w:t>
      </w:r>
      <w:r w:rsidR="007F1B66">
        <w:t>which</w:t>
      </w:r>
      <w:r w:rsidR="000B1F6F">
        <w:t xml:space="preserve"> can be</w:t>
      </w:r>
      <w:r w:rsidR="00B16C0F">
        <w:t xml:space="preserve"> </w:t>
      </w:r>
      <w:r w:rsidR="004911CF">
        <w:t>time and resource</w:t>
      </w:r>
      <w:r w:rsidR="00B16C0F">
        <w:t xml:space="preserve"> consuming task</w:t>
      </w:r>
      <w:r w:rsidR="000B1F6F">
        <w:t xml:space="preserve"> and might still not be accurate after all</w:t>
      </w:r>
      <w:r w:rsidR="00B16C0F">
        <w:t>.</w:t>
      </w:r>
    </w:p>
    <w:p w14:paraId="2D0C2328" w14:textId="53057047" w:rsidR="00FB61FE" w:rsidRDefault="004911CF" w:rsidP="00961199">
      <w:pPr>
        <w:jc w:val="both"/>
      </w:pPr>
      <w:r>
        <w:t xml:space="preserve">This document proposes </w:t>
      </w:r>
      <w:r w:rsidR="00B16C0F">
        <w:t>a mechanism</w:t>
      </w:r>
      <w:r>
        <w:t xml:space="preserve"> which will allow </w:t>
      </w:r>
      <w:proofErr w:type="spellStart"/>
      <w:r>
        <w:t>MnS</w:t>
      </w:r>
      <w:proofErr w:type="spellEnd"/>
      <w:r>
        <w:t xml:space="preserve"> consumers to discover what data can be produced by the system.</w:t>
      </w:r>
    </w:p>
    <w:bookmarkEnd w:id="0"/>
    <w:p w14:paraId="481A4AD0" w14:textId="77777777" w:rsidR="00961199" w:rsidRDefault="00961199" w:rsidP="00961199">
      <w:pPr>
        <w:pStyle w:val="Heading1"/>
      </w:pPr>
      <w:r>
        <w:t>4</w:t>
      </w:r>
      <w:r>
        <w:tab/>
        <w:t>Detailed proposal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4924E4" w14:textId="085EC48D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875F4" w14:paraId="63301E78" w14:textId="77777777" w:rsidTr="00835E0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7B1060" w14:textId="77777777" w:rsidR="006875F4" w:rsidRDefault="006875F4" w:rsidP="00835E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480DDB80" w14:textId="77777777" w:rsidR="006875F4" w:rsidRDefault="006875F4" w:rsidP="006875F4">
      <w:pPr>
        <w:rPr>
          <w:noProof/>
        </w:rPr>
      </w:pPr>
    </w:p>
    <w:p w14:paraId="56AAABA5" w14:textId="77777777" w:rsidR="006875F4" w:rsidRDefault="006875F4" w:rsidP="006875F4">
      <w:pPr>
        <w:pStyle w:val="Heading1"/>
      </w:pPr>
      <w:bookmarkStart w:id="1" w:name="_Toc32227222"/>
      <w:bookmarkStart w:id="2" w:name="_Toc29203499"/>
      <w:r>
        <w:t>2</w:t>
      </w:r>
      <w:r>
        <w:tab/>
        <w:t>References</w:t>
      </w:r>
      <w:bookmarkEnd w:id="1"/>
      <w:bookmarkEnd w:id="2"/>
    </w:p>
    <w:p w14:paraId="6C87B33A" w14:textId="77777777" w:rsidR="006875F4" w:rsidRDefault="006875F4" w:rsidP="006875F4">
      <w:r>
        <w:t>The following documents contain provisions which, through reference in this text, constitute provisions of the present document.</w:t>
      </w:r>
    </w:p>
    <w:p w14:paraId="2CF3B38E" w14:textId="77777777" w:rsidR="006875F4" w:rsidRDefault="006875F4" w:rsidP="006875F4">
      <w:pPr>
        <w:pStyle w:val="B1"/>
      </w:pPr>
      <w:bookmarkStart w:id="3" w:name="OLE_LINK4"/>
      <w:bookmarkStart w:id="4" w:name="OLE_LINK3"/>
      <w:bookmarkStart w:id="5" w:name="OLE_LINK2"/>
      <w:bookmarkStart w:id="6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C3C0F40" w14:textId="77777777" w:rsidR="006875F4" w:rsidRDefault="006875F4" w:rsidP="006875F4">
      <w:pPr>
        <w:pStyle w:val="B1"/>
      </w:pPr>
      <w:r>
        <w:t>-</w:t>
      </w:r>
      <w:r>
        <w:tab/>
        <w:t>For a specific reference, subsequent revisions do not apply.</w:t>
      </w:r>
    </w:p>
    <w:p w14:paraId="4721DAB9" w14:textId="77777777" w:rsidR="006875F4" w:rsidRDefault="006875F4" w:rsidP="006875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bookmarkEnd w:id="6"/>
    <w:p w14:paraId="78D0C831" w14:textId="77777777" w:rsidR="006875F4" w:rsidRDefault="006875F4" w:rsidP="006875F4">
      <w:pPr>
        <w:pStyle w:val="EX"/>
      </w:pPr>
      <w:r>
        <w:t>[1]</w:t>
      </w:r>
      <w:r>
        <w:tab/>
        <w:t>3GPP TR 21.905: "Vocabulary for 3GPP Specifications".</w:t>
      </w:r>
    </w:p>
    <w:p w14:paraId="7C9CE999" w14:textId="77777777" w:rsidR="006875F4" w:rsidRDefault="006875F4" w:rsidP="006875F4">
      <w:pPr>
        <w:pStyle w:val="EX"/>
      </w:pPr>
      <w:r>
        <w:t>[2]</w:t>
      </w:r>
      <w:r>
        <w:tab/>
        <w:t>3GPP TS 28.532: "Management and orchestration; Generic management services".</w:t>
      </w:r>
    </w:p>
    <w:p w14:paraId="2ABA7EB5" w14:textId="77777777" w:rsidR="006875F4" w:rsidRDefault="006875F4" w:rsidP="006875F4">
      <w:pPr>
        <w:pStyle w:val="EX"/>
      </w:pPr>
      <w:r>
        <w:t>[x]</w:t>
      </w:r>
      <w:r>
        <w:tab/>
        <w:t>3GPP TS 28.552: "Management and orchestration; 5G performance measurements".</w:t>
      </w:r>
    </w:p>
    <w:p w14:paraId="4F9B9D6D" w14:textId="77777777" w:rsidR="006875F4" w:rsidRDefault="006875F4" w:rsidP="006875F4">
      <w:pPr>
        <w:pStyle w:val="EX"/>
      </w:pPr>
      <w:r>
        <w:t>[y]</w:t>
      </w:r>
      <w:r>
        <w:tab/>
        <w:t>3GPP TS 28.554: "Management and orchestration; 5G end to end Key Performance Indicators (KPI)".</w:t>
      </w:r>
    </w:p>
    <w:p w14:paraId="1FF336DE" w14:textId="77777777" w:rsidR="006875F4" w:rsidRDefault="006875F4" w:rsidP="006875F4">
      <w:pPr>
        <w:pStyle w:val="EX"/>
      </w:pPr>
      <w:r>
        <w:lastRenderedPageBreak/>
        <w:t>[z]</w:t>
      </w:r>
      <w:r>
        <w:tab/>
        <w:t>3GPP TS 32.422: "Telecommunication management; Subscriber and equipment trace; Trace control and configuration management".</w:t>
      </w:r>
    </w:p>
    <w:p w14:paraId="56ADC79B" w14:textId="77777777" w:rsidR="00FD74F2" w:rsidRDefault="00FD74F2" w:rsidP="00FD74F2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FD74F2" w14:paraId="28310792" w14:textId="77777777" w:rsidTr="00B5619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3CF710E" w14:textId="77777777" w:rsidR="00FD74F2" w:rsidRDefault="00FD74F2" w:rsidP="00B561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7BFC2B93" w14:textId="77777777" w:rsidR="00FD74F2" w:rsidRDefault="00FD74F2" w:rsidP="00FD74F2">
      <w:pPr>
        <w:rPr>
          <w:noProof/>
        </w:rPr>
      </w:pPr>
    </w:p>
    <w:p w14:paraId="5B016FEF" w14:textId="719417F2" w:rsidR="00067074" w:rsidRDefault="00C5587D" w:rsidP="00C5587D">
      <w:pPr>
        <w:pStyle w:val="Heading2"/>
        <w:rPr>
          <w:lang w:val="en-US"/>
        </w:rPr>
      </w:pPr>
      <w:r>
        <w:rPr>
          <w:lang w:val="en-US"/>
        </w:rPr>
        <w:t>6</w:t>
      </w:r>
      <w:r w:rsidR="00067074" w:rsidRPr="00BA5012">
        <w:rPr>
          <w:lang w:val="en-US"/>
        </w:rPr>
        <w:t>.</w:t>
      </w:r>
      <w:r>
        <w:rPr>
          <w:lang w:val="en-US"/>
        </w:rPr>
        <w:t>X</w:t>
      </w:r>
      <w:r w:rsidR="00067074" w:rsidRPr="00BA5012">
        <w:rPr>
          <w:lang w:val="en-US"/>
        </w:rPr>
        <w:tab/>
      </w:r>
      <w:proofErr w:type="spellStart"/>
      <w:r>
        <w:rPr>
          <w:lang w:val="en-US"/>
        </w:rPr>
        <w:t>Disovery</w:t>
      </w:r>
      <w:proofErr w:type="spellEnd"/>
      <w:r>
        <w:rPr>
          <w:lang w:val="en-US"/>
        </w:rPr>
        <w:t xml:space="preserve"> of management data</w:t>
      </w:r>
    </w:p>
    <w:p w14:paraId="368F893C" w14:textId="37FD1193" w:rsidR="00C5587D" w:rsidRDefault="00C5587D" w:rsidP="00C5587D">
      <w:pPr>
        <w:pStyle w:val="Heading3"/>
      </w:pPr>
      <w:bookmarkStart w:id="7" w:name="_Toc82187504"/>
      <w:r>
        <w:t>6.X.1</w:t>
      </w:r>
      <w:r>
        <w:tab/>
        <w:t>Description</w:t>
      </w:r>
      <w:bookmarkEnd w:id="7"/>
    </w:p>
    <w:p w14:paraId="2EAC8050" w14:textId="2E7D820D" w:rsidR="0037019D" w:rsidRDefault="0037019D" w:rsidP="00B16C0F">
      <w:r>
        <w:t xml:space="preserve">Discovery of </w:t>
      </w:r>
      <w:r w:rsidR="00847C57">
        <w:t>m</w:t>
      </w:r>
      <w:r>
        <w:t xml:space="preserve">anagement </w:t>
      </w:r>
      <w:r w:rsidR="00847C57">
        <w:t>d</w:t>
      </w:r>
      <w:r>
        <w:t>ata mechanism</w:t>
      </w:r>
      <w:r w:rsidR="00B16C0F">
        <w:t xml:space="preserve"> </w:t>
      </w:r>
      <w:r>
        <w:t xml:space="preserve">allows </w:t>
      </w:r>
      <w:proofErr w:type="spellStart"/>
      <w:r w:rsidR="00B16C0F">
        <w:t>MnS</w:t>
      </w:r>
      <w:proofErr w:type="spellEnd"/>
      <w:r w:rsidR="00B16C0F">
        <w:t xml:space="preserve"> consumers </w:t>
      </w:r>
      <w:r>
        <w:t xml:space="preserve">to discover what management data can be produced by the </w:t>
      </w:r>
      <w:r w:rsidR="00404F35">
        <w:t xml:space="preserve">3GPP management </w:t>
      </w:r>
      <w:r>
        <w:t xml:space="preserve">system without </w:t>
      </w:r>
      <w:r w:rsidR="0060088A">
        <w:t>direct</w:t>
      </w:r>
      <w:r w:rsidR="00847C57">
        <w:t xml:space="preserve"> in</w:t>
      </w:r>
      <w:r w:rsidR="0060088A">
        <w:t>volvement of</w:t>
      </w:r>
      <w:r>
        <w:t xml:space="preserve"> </w:t>
      </w:r>
      <w:r w:rsidR="0060088A">
        <w:t>those</w:t>
      </w:r>
      <w:r>
        <w:t xml:space="preserve"> </w:t>
      </w:r>
      <w:proofErr w:type="spellStart"/>
      <w:r>
        <w:t>MnS</w:t>
      </w:r>
      <w:proofErr w:type="spellEnd"/>
      <w:r>
        <w:t xml:space="preserve"> services</w:t>
      </w:r>
      <w:r w:rsidR="0060088A">
        <w:t xml:space="preserve"> producing the data</w:t>
      </w:r>
      <w:r w:rsidR="00847C57">
        <w:t>,</w:t>
      </w:r>
      <w:r>
        <w:t xml:space="preserve"> </w:t>
      </w:r>
      <w:r w:rsidR="0060088A">
        <w:t xml:space="preserve">which can be </w:t>
      </w:r>
      <w:r>
        <w:t>time and resource consuming</w:t>
      </w:r>
      <w:r w:rsidR="0060088A">
        <w:t xml:space="preserve"> process</w:t>
      </w:r>
      <w:r>
        <w:t>.</w:t>
      </w:r>
    </w:p>
    <w:p w14:paraId="018F3A91" w14:textId="72C5387F" w:rsidR="00A83967" w:rsidRDefault="005369D9" w:rsidP="00B16C0F">
      <w:r>
        <w:t>For this mechanism to work</w:t>
      </w:r>
      <w:r w:rsidR="00B16C0F">
        <w:t xml:space="preserve"> </w:t>
      </w:r>
      <w:proofErr w:type="spellStart"/>
      <w:r>
        <w:t>MnS</w:t>
      </w:r>
      <w:proofErr w:type="spellEnd"/>
      <w:r>
        <w:t xml:space="preserve"> producers as entities producing data,</w:t>
      </w:r>
      <w:r w:rsidR="00B16C0F">
        <w:t xml:space="preserve"> need to register </w:t>
      </w:r>
      <w:r>
        <w:t>what data they can produce</w:t>
      </w:r>
      <w:r w:rsidR="00B16C0F">
        <w:t xml:space="preserve"> </w:t>
      </w:r>
      <w:r w:rsidR="0060088A">
        <w:t xml:space="preserve">by </w:t>
      </w:r>
      <w:r>
        <w:t xml:space="preserve">adding a </w:t>
      </w:r>
      <w:r w:rsidR="0060088A">
        <w:t xml:space="preserve">corresponding </w:t>
      </w:r>
      <w:r>
        <w:t xml:space="preserve">record </w:t>
      </w:r>
      <w:r w:rsidR="00B16C0F">
        <w:t xml:space="preserve">in the 3GPP management system.  </w:t>
      </w:r>
      <w:r w:rsidR="005D3C57">
        <w:t xml:space="preserve">Such a record is called </w:t>
      </w:r>
      <w:proofErr w:type="gramStart"/>
      <w:r w:rsidR="005D3C57" w:rsidRPr="00C5587D">
        <w:rPr>
          <w:i/>
          <w:iCs/>
        </w:rPr>
        <w:t>data-</w:t>
      </w:r>
      <w:r w:rsidR="00847C57" w:rsidRPr="00C5587D">
        <w:rPr>
          <w:i/>
          <w:iCs/>
        </w:rPr>
        <w:t>set</w:t>
      </w:r>
      <w:proofErr w:type="gramEnd"/>
      <w:r w:rsidR="005D3C57" w:rsidRPr="00847C57">
        <w:rPr>
          <w:b/>
          <w:bCs/>
        </w:rPr>
        <w:t>.</w:t>
      </w:r>
      <w:r w:rsidR="005D3C57">
        <w:t xml:space="preserve">  </w:t>
      </w:r>
    </w:p>
    <w:p w14:paraId="0C94FF95" w14:textId="70FC9F44" w:rsidR="005369D9" w:rsidRDefault="005D3C57" w:rsidP="00B16C0F">
      <w:r>
        <w:t xml:space="preserve">The </w:t>
      </w:r>
      <w:proofErr w:type="gramStart"/>
      <w:r>
        <w:t>data-</w:t>
      </w:r>
      <w:r w:rsidR="00847C57">
        <w:t>set</w:t>
      </w:r>
      <w:proofErr w:type="gramEnd"/>
      <w:r>
        <w:t xml:space="preserve"> holds an information about </w:t>
      </w:r>
      <w:proofErr w:type="spellStart"/>
      <w:r>
        <w:t>MnS</w:t>
      </w:r>
      <w:proofErr w:type="spellEnd"/>
      <w:r>
        <w:t xml:space="preserve"> </w:t>
      </w:r>
      <w:r w:rsidR="00847C57">
        <w:t>producer</w:t>
      </w:r>
      <w:r>
        <w:t xml:space="preserve"> itself</w:t>
      </w:r>
      <w:r w:rsidR="00847C57">
        <w:t xml:space="preserve"> </w:t>
      </w:r>
      <w:r w:rsidR="0060088A">
        <w:t xml:space="preserve">as </w:t>
      </w:r>
      <w:r w:rsidR="00847C57">
        <w:t xml:space="preserve">DN of </w:t>
      </w:r>
      <w:proofErr w:type="spellStart"/>
      <w:r w:rsidR="00847C57">
        <w:t>MnsRegistry</w:t>
      </w:r>
      <w:proofErr w:type="spellEnd"/>
      <w:r w:rsidR="00847C57">
        <w:t xml:space="preserve"> representing it</w:t>
      </w:r>
      <w:r w:rsidR="0060088A">
        <w:t xml:space="preserve"> in NRM</w:t>
      </w:r>
      <w:r w:rsidR="00A83967">
        <w:t xml:space="preserve"> and </w:t>
      </w:r>
      <w:r>
        <w:t>information about</w:t>
      </w:r>
      <w:r w:rsidR="009F2441">
        <w:t xml:space="preserve"> location of </w:t>
      </w:r>
      <w:r w:rsidR="00847C57">
        <w:t xml:space="preserve">a </w:t>
      </w:r>
      <w:r w:rsidR="009F2441">
        <w:t>schema file describing</w:t>
      </w:r>
      <w:r>
        <w:t xml:space="preserve"> what data can be produced.</w:t>
      </w:r>
      <w:r w:rsidR="00404F35">
        <w:t xml:space="preserve">  A single instance of </w:t>
      </w:r>
      <w:proofErr w:type="gramStart"/>
      <w:r w:rsidR="00404F35">
        <w:t>data-</w:t>
      </w:r>
      <w:r w:rsidR="00847C57">
        <w:t>set</w:t>
      </w:r>
      <w:proofErr w:type="gramEnd"/>
      <w:r w:rsidR="00404F35">
        <w:t xml:space="preserve"> can’t represent data reported by different </w:t>
      </w:r>
      <w:proofErr w:type="spellStart"/>
      <w:r w:rsidR="00404F35">
        <w:t>MnS</w:t>
      </w:r>
      <w:proofErr w:type="spellEnd"/>
      <w:r w:rsidR="00404F35">
        <w:t xml:space="preserve"> producers or described by different schemas</w:t>
      </w:r>
      <w:r w:rsidR="00A83967">
        <w:t>.</w:t>
      </w:r>
    </w:p>
    <w:p w14:paraId="741CB0FC" w14:textId="21E4B75F" w:rsidR="00B16C0F" w:rsidRDefault="00B16C0F" w:rsidP="00B16C0F">
      <w:r>
        <w:t xml:space="preserve">In case </w:t>
      </w:r>
      <w:r w:rsidR="00404F35">
        <w:t xml:space="preserve">the abilities of a </w:t>
      </w:r>
      <w:proofErr w:type="spellStart"/>
      <w:r>
        <w:t>MnS</w:t>
      </w:r>
      <w:proofErr w:type="spellEnd"/>
      <w:r>
        <w:t xml:space="preserve"> </w:t>
      </w:r>
      <w:r w:rsidR="00404F35">
        <w:t xml:space="preserve">producer to produce </w:t>
      </w:r>
      <w:r>
        <w:t>data change, the 3GPP management system needs to be updated</w:t>
      </w:r>
      <w:r w:rsidR="00404F35">
        <w:t xml:space="preserve">, which </w:t>
      </w:r>
      <w:r w:rsidR="00A83967">
        <w:t>implies</w:t>
      </w:r>
      <w:r w:rsidR="00404F35">
        <w:t xml:space="preserve"> </w:t>
      </w:r>
      <w:proofErr w:type="spellStart"/>
      <w:r>
        <w:t>MnS</w:t>
      </w:r>
      <w:proofErr w:type="spellEnd"/>
      <w:r>
        <w:t xml:space="preserve"> producer </w:t>
      </w:r>
      <w:r w:rsidR="009F2441">
        <w:t>should</w:t>
      </w:r>
      <w:r>
        <w:t xml:space="preserve"> </w:t>
      </w:r>
      <w:r w:rsidR="00404F35">
        <w:t>update</w:t>
      </w:r>
      <w:r w:rsidR="009F2441">
        <w:t xml:space="preserve"> </w:t>
      </w:r>
      <w:r w:rsidR="00404F35">
        <w:t xml:space="preserve">a relevant data-type </w:t>
      </w:r>
      <w:r w:rsidR="00404F35" w:rsidRPr="009F2441">
        <w:t>record</w:t>
      </w:r>
      <w:r w:rsidR="00A83967" w:rsidRPr="009F2441">
        <w:t xml:space="preserve"> </w:t>
      </w:r>
      <w:proofErr w:type="gramStart"/>
      <w:r w:rsidR="00847C57">
        <w:t>e.g.</w:t>
      </w:r>
      <w:proofErr w:type="gramEnd"/>
      <w:r w:rsidR="00847C57">
        <w:t xml:space="preserve"> with a new value of </w:t>
      </w:r>
      <w:r w:rsidR="00A83967" w:rsidRPr="009F2441">
        <w:t>a schema file</w:t>
      </w:r>
      <w:r w:rsidR="00847C57">
        <w:t xml:space="preserve"> location (it is assumed the file name is included into the file location)</w:t>
      </w:r>
      <w:r w:rsidR="00A83967" w:rsidRPr="009F2441">
        <w:t>.</w:t>
      </w:r>
    </w:p>
    <w:p w14:paraId="6D254750" w14:textId="45174464" w:rsidR="00014A47" w:rsidRDefault="00B16C0F" w:rsidP="00C5587D">
      <w:proofErr w:type="spellStart"/>
      <w:r>
        <w:t>MnS</w:t>
      </w:r>
      <w:proofErr w:type="spellEnd"/>
      <w:r>
        <w:t xml:space="preserve"> consumers</w:t>
      </w:r>
      <w:r w:rsidR="00A83967">
        <w:t xml:space="preserve"> reading th</w:t>
      </w:r>
      <w:r w:rsidR="00847C57">
        <w:t>e</w:t>
      </w:r>
      <w:r w:rsidR="00A83967">
        <w:t xml:space="preserve"> data-</w:t>
      </w:r>
      <w:r w:rsidR="00847C57">
        <w:t>s</w:t>
      </w:r>
      <w:r w:rsidR="00A83967">
        <w:t>e</w:t>
      </w:r>
      <w:r w:rsidR="00847C57">
        <w:t>t</w:t>
      </w:r>
      <w:r w:rsidR="00A83967">
        <w:t xml:space="preserve"> records</w:t>
      </w:r>
      <w:r w:rsidR="009F2441">
        <w:t xml:space="preserve">, </w:t>
      </w:r>
      <w:r w:rsidR="00847C57">
        <w:t xml:space="preserve">can fetch relevant schema files and see </w:t>
      </w:r>
      <w:r w:rsidR="00404F35">
        <w:t xml:space="preserve">what management data can </w:t>
      </w:r>
      <w:r w:rsidR="00A83967">
        <w:t>be produced by</w:t>
      </w:r>
      <w:r w:rsidR="00847C57">
        <w:t xml:space="preserve"> </w:t>
      </w:r>
      <w:r w:rsidR="00A83967">
        <w:t>3GPP management system</w:t>
      </w:r>
      <w:r w:rsidR="009F2441">
        <w:t xml:space="preserve"> and which </w:t>
      </w:r>
      <w:proofErr w:type="spellStart"/>
      <w:r w:rsidR="009F2441">
        <w:t>MnS</w:t>
      </w:r>
      <w:proofErr w:type="spellEnd"/>
      <w:r w:rsidR="009F2441">
        <w:t xml:space="preserve"> </w:t>
      </w:r>
      <w:r w:rsidR="005459D1">
        <w:t>producer</w:t>
      </w:r>
      <w:r w:rsidR="009F2441">
        <w:t xml:space="preserve"> should be </w:t>
      </w:r>
      <w:r w:rsidR="005459D1">
        <w:t>reached</w:t>
      </w:r>
      <w:r w:rsidR="009F2441">
        <w:t xml:space="preserve"> to retrieve such data</w:t>
      </w:r>
      <w:r w:rsidR="00847C57">
        <w:t>.</w:t>
      </w:r>
    </w:p>
    <w:p w14:paraId="00AB480C" w14:textId="057086EE" w:rsidR="00014A47" w:rsidRDefault="00014A47" w:rsidP="00014A47">
      <w:r>
        <w:rPr>
          <w:lang w:eastAsia="ja-JP"/>
        </w:rPr>
        <w:t xml:space="preserve">Note: The term "management data </w:t>
      </w:r>
      <w:r w:rsidR="00045115">
        <w:rPr>
          <w:lang w:eastAsia="ja-JP"/>
        </w:rPr>
        <w:t>produced</w:t>
      </w:r>
      <w:r>
        <w:rPr>
          <w:lang w:eastAsia="ja-JP"/>
        </w:rPr>
        <w:t xml:space="preserve"> by 3GPP</w:t>
      </w:r>
      <w:r w:rsidR="00045115">
        <w:rPr>
          <w:lang w:eastAsia="ja-JP"/>
        </w:rPr>
        <w:t xml:space="preserve"> management system</w:t>
      </w:r>
      <w:r>
        <w:rPr>
          <w:lang w:eastAsia="ja-JP"/>
        </w:rPr>
        <w:t>" relates to</w:t>
      </w:r>
    </w:p>
    <w:p w14:paraId="45F7AD9B" w14:textId="77777777" w:rsidR="00014A47" w:rsidRPr="00BA5012" w:rsidRDefault="00014A47" w:rsidP="00014A47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  <w:lang w:eastAsia="ja-JP"/>
        </w:rPr>
      </w:pPr>
      <w:r w:rsidRPr="00BA5012">
        <w:rPr>
          <w:rFonts w:ascii="Times New Roman" w:hAnsi="Times New Roman"/>
          <w:sz w:val="20"/>
          <w:szCs w:val="20"/>
        </w:rPr>
        <w:t>5G performance measurements as defined by TS 28.552 [x]</w:t>
      </w:r>
    </w:p>
    <w:p w14:paraId="49CBE475" w14:textId="77777777" w:rsidR="00014A47" w:rsidRPr="00BA5012" w:rsidRDefault="00014A47" w:rsidP="00014A47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  <w:lang w:eastAsia="ja-JP"/>
        </w:rPr>
      </w:pPr>
      <w:r w:rsidRPr="00BA5012">
        <w:rPr>
          <w:rFonts w:ascii="Times New Roman" w:hAnsi="Times New Roman"/>
          <w:sz w:val="20"/>
          <w:szCs w:val="20"/>
        </w:rPr>
        <w:t>5G end to end key performance indicators as defined by TS 28.5</w:t>
      </w:r>
      <w:r>
        <w:rPr>
          <w:rFonts w:ascii="Times New Roman" w:hAnsi="Times New Roman"/>
          <w:sz w:val="20"/>
          <w:szCs w:val="20"/>
        </w:rPr>
        <w:t>5</w:t>
      </w:r>
      <w:r w:rsidRPr="00BA5012">
        <w:rPr>
          <w:rFonts w:ascii="Times New Roman" w:hAnsi="Times New Roman"/>
          <w:sz w:val="20"/>
          <w:szCs w:val="20"/>
        </w:rPr>
        <w:t>4 [y], and</w:t>
      </w:r>
    </w:p>
    <w:p w14:paraId="49EF6966" w14:textId="62C829C2" w:rsidR="00014A47" w:rsidRDefault="00014A47" w:rsidP="0042707C">
      <w:pPr>
        <w:pStyle w:val="ListParagraph"/>
        <w:numPr>
          <w:ilvl w:val="0"/>
          <w:numId w:val="17"/>
        </w:numPr>
      </w:pPr>
      <w:r w:rsidRPr="00BA5012">
        <w:rPr>
          <w:rFonts w:ascii="Times New Roman" w:hAnsi="Times New Roman"/>
          <w:sz w:val="20"/>
          <w:szCs w:val="20"/>
        </w:rPr>
        <w:t xml:space="preserve">Trace/MDT data as defined by </w:t>
      </w:r>
      <w:r>
        <w:rPr>
          <w:rFonts w:ascii="Times New Roman" w:hAnsi="Times New Roman"/>
          <w:sz w:val="20"/>
          <w:szCs w:val="20"/>
        </w:rPr>
        <w:t xml:space="preserve">TS </w:t>
      </w:r>
      <w:r w:rsidRPr="00BA5012">
        <w:rPr>
          <w:rFonts w:ascii="Times New Roman" w:hAnsi="Times New Roman"/>
          <w:sz w:val="20"/>
          <w:szCs w:val="20"/>
        </w:rPr>
        <w:t>32.422 [z].</w:t>
      </w:r>
    </w:p>
    <w:p w14:paraId="0EFE66AC" w14:textId="3E375C19" w:rsidR="00067074" w:rsidRDefault="007112DC" w:rsidP="00BA5012">
      <w:pPr>
        <w:pStyle w:val="Heading3"/>
        <w:rPr>
          <w:szCs w:val="28"/>
          <w:lang w:val="en-US"/>
        </w:rPr>
      </w:pPr>
      <w:r>
        <w:rPr>
          <w:szCs w:val="28"/>
          <w:lang w:val="en-US"/>
        </w:rPr>
        <w:lastRenderedPageBreak/>
        <w:t>6</w:t>
      </w:r>
      <w:r w:rsidR="00067074" w:rsidRPr="001D2FFA">
        <w:rPr>
          <w:szCs w:val="28"/>
          <w:lang w:val="en-US"/>
        </w:rPr>
        <w:t>.</w:t>
      </w:r>
      <w:r>
        <w:rPr>
          <w:szCs w:val="28"/>
          <w:lang w:val="en-US"/>
        </w:rPr>
        <w:t>X</w:t>
      </w:r>
      <w:r w:rsidR="001D2FFA">
        <w:rPr>
          <w:szCs w:val="28"/>
          <w:lang w:val="en-US"/>
        </w:rPr>
        <w:t>.</w:t>
      </w:r>
      <w:r>
        <w:rPr>
          <w:szCs w:val="28"/>
          <w:lang w:val="en-US"/>
        </w:rPr>
        <w:t>2</w:t>
      </w:r>
      <w:r w:rsidR="00067074" w:rsidRPr="001D2FFA">
        <w:rPr>
          <w:szCs w:val="28"/>
          <w:lang w:val="en-US"/>
        </w:rPr>
        <w:tab/>
      </w:r>
      <w:r w:rsidR="001D2FFA">
        <w:rPr>
          <w:szCs w:val="28"/>
          <w:lang w:val="en-US"/>
        </w:rPr>
        <w:t>Use Cases</w:t>
      </w:r>
    </w:p>
    <w:p w14:paraId="0370512C" w14:textId="3190EF16" w:rsidR="007A07B5" w:rsidRDefault="007112DC" w:rsidP="007A07B5">
      <w:pPr>
        <w:pStyle w:val="Heading4"/>
      </w:pPr>
      <w:bookmarkStart w:id="8" w:name="_Toc82187490"/>
      <w:r>
        <w:rPr>
          <w:lang w:eastAsia="zh-CN"/>
        </w:rPr>
        <w:t>6.</w:t>
      </w:r>
      <w:r w:rsidR="0023587C">
        <w:rPr>
          <w:lang w:eastAsia="zh-CN"/>
        </w:rPr>
        <w:t>X</w:t>
      </w:r>
      <w:r w:rsidR="007A07B5">
        <w:rPr>
          <w:lang w:eastAsia="zh-CN"/>
        </w:rPr>
        <w:t>.2.1</w:t>
      </w:r>
      <w:r w:rsidR="007A07B5">
        <w:rPr>
          <w:lang w:eastAsia="zh-CN"/>
        </w:rPr>
        <w:tab/>
      </w:r>
      <w:r w:rsidR="007F5EA1">
        <w:t xml:space="preserve">Register </w:t>
      </w:r>
      <w:bookmarkEnd w:id="8"/>
      <w:r w:rsidR="007F5EA1">
        <w:t xml:space="preserve">capability to generate data by </w:t>
      </w:r>
      <w:proofErr w:type="spellStart"/>
      <w:r w:rsidR="007F5EA1">
        <w:t>MnS</w:t>
      </w:r>
      <w:proofErr w:type="spellEnd"/>
      <w:r w:rsidR="007F5EA1">
        <w:t xml:space="preserve"> producer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7A07B5" w14:paraId="7B85B8F1" w14:textId="77777777" w:rsidTr="0009433B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E6B996" w14:textId="77777777" w:rsidR="007A07B5" w:rsidRDefault="007A07B5" w:rsidP="0009433B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6A7699" w14:textId="77777777" w:rsidR="007A07B5" w:rsidRDefault="007A07B5" w:rsidP="0009433B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54B3E1" w14:textId="77777777" w:rsidR="007A07B5" w:rsidRDefault="007A07B5" w:rsidP="0009433B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7A07B5" w14:paraId="16479507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FFA5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2DCA" w14:textId="1C9D90C2" w:rsidR="007A07B5" w:rsidRDefault="007A07B5" w:rsidP="000943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 a new management data-</w:t>
            </w:r>
            <w:r w:rsidR="007F5EA1">
              <w:rPr>
                <w:lang w:eastAsia="zh-CN"/>
              </w:rPr>
              <w:t>set</w:t>
            </w:r>
            <w:r>
              <w:rPr>
                <w:lang w:eastAsia="zh-CN"/>
              </w:rPr>
              <w:t xml:space="preserve"> record to a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77D9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A07B5" w14:paraId="3028CF65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F52C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8BB2" w14:textId="77777777" w:rsidR="007A07B5" w:rsidRDefault="007A07B5" w:rsidP="000943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operator.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2F64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A07B5" w14:paraId="1B477E00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14C8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143F" w14:textId="152BE9F3" w:rsidR="007A07B5" w:rsidRDefault="007A07B5" w:rsidP="000943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producer.</w:t>
            </w:r>
          </w:p>
          <w:p w14:paraId="01089BB1" w14:textId="65C88664" w:rsidR="007A07B5" w:rsidRDefault="007A07B5" w:rsidP="000943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="00BC631D">
              <w:rPr>
                <w:lang w:eastAsia="zh-CN"/>
              </w:rPr>
              <w:t xml:space="preserve">data </w:t>
            </w:r>
            <w:r>
              <w:rPr>
                <w:lang w:eastAsia="zh-CN"/>
              </w:rPr>
              <w:t>discovery</w:t>
            </w:r>
            <w:r w:rsidR="00BC631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90DE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A07B5" w14:paraId="3DE3E228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993C7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019A" w14:textId="73A259D6" w:rsidR="007A07B5" w:rsidRDefault="007A07B5" w:rsidP="000943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</w:t>
            </w:r>
            <w:r>
              <w:rPr>
                <w:lang w:eastAsia="zh-CN" w:bidi="ar-KW"/>
              </w:rPr>
              <w:t xml:space="preserve"> is authorized to </w:t>
            </w:r>
            <w:r w:rsidR="007F5EA1">
              <w:rPr>
                <w:lang w:eastAsia="zh-CN" w:bidi="ar-KW"/>
              </w:rPr>
              <w:t>add</w:t>
            </w:r>
            <w:r>
              <w:rPr>
                <w:lang w:eastAsia="zh-CN"/>
              </w:rPr>
              <w:t xml:space="preserve"> </w:t>
            </w:r>
            <w:r w:rsidR="0023587C">
              <w:rPr>
                <w:lang w:eastAsia="zh-CN"/>
              </w:rPr>
              <w:t>information on</w:t>
            </w:r>
            <w:r>
              <w:rPr>
                <w:lang w:eastAsia="zh-CN"/>
              </w:rPr>
              <w:t xml:space="preserve"> data </w:t>
            </w:r>
            <w:r w:rsidR="0023587C">
              <w:rPr>
                <w:lang w:eastAsia="zh-CN"/>
              </w:rPr>
              <w:t>it can produce</w:t>
            </w:r>
            <w:r>
              <w:rPr>
                <w:lang w:eastAsia="zh-CN" w:bidi="ar-KW"/>
              </w:rPr>
              <w:t xml:space="preserve"> </w:t>
            </w:r>
            <w:r w:rsidR="007F5EA1">
              <w:rPr>
                <w:lang w:eastAsia="zh-CN" w:bidi="ar-KW"/>
              </w:rPr>
              <w:t>as data-set record</w:t>
            </w:r>
            <w:r>
              <w:rPr>
                <w:lang w:eastAsia="zh-CN" w:bidi="ar-KW"/>
              </w:rPr>
              <w:t xml:space="preserve">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r w:rsidR="0023587C">
              <w:rPr>
                <w:lang w:eastAsia="zh-CN" w:bidi="ar-KW"/>
              </w:rPr>
              <w:t xml:space="preserve">data </w:t>
            </w:r>
            <w:r>
              <w:rPr>
                <w:lang w:eastAsia="zh-CN" w:bidi="ar-KW"/>
              </w:rPr>
              <w:t>discovery service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2F4A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A07B5" w14:paraId="7721E26B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DBD1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BF1D" w14:textId="77777777" w:rsidR="007A07B5" w:rsidRDefault="007A07B5" w:rsidP="000943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7B60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A07B5" w14:paraId="29E0E247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2D30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7043" w14:textId="77777777" w:rsidR="007A07B5" w:rsidRDefault="007A07B5" w:rsidP="0009433B">
            <w:pPr>
              <w:pStyle w:val="TAL"/>
              <w:rPr>
                <w:lang w:eastAsia="zh-CN"/>
              </w:rPr>
            </w:pPr>
            <w:r>
              <w:rPr>
                <w:lang w:eastAsia="zh-CN" w:bidi="ar-KW"/>
              </w:rPr>
              <w:t>Network operator wishes to add a new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to the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B4C5" w14:textId="77777777" w:rsidR="007A07B5" w:rsidRDefault="007A07B5" w:rsidP="0009433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7A07B5" w14:paraId="4E999AE8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3F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1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0C5A" w14:textId="77777777" w:rsidR="007A07B5" w:rsidRDefault="007A07B5" w:rsidP="0009433B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adds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 to the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CA0F" w14:textId="77777777" w:rsidR="007A07B5" w:rsidRDefault="007A07B5" w:rsidP="0009433B">
            <w:pPr>
              <w:rPr>
                <w:rFonts w:ascii="Arial" w:hAnsi="Arial" w:cs="Arial"/>
                <w:lang w:eastAsia="en-GB"/>
              </w:rPr>
            </w:pPr>
          </w:p>
        </w:tc>
      </w:tr>
      <w:tr w:rsidR="007A07B5" w14:paraId="7AEC1207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A10D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2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69B6" w14:textId="77777777" w:rsidR="007A07B5" w:rsidRDefault="007A07B5" w:rsidP="0009433B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activates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1381" w14:textId="77777777" w:rsidR="007A07B5" w:rsidRDefault="007A07B5" w:rsidP="0009433B">
            <w:pPr>
              <w:rPr>
                <w:rFonts w:ascii="Arial" w:hAnsi="Arial" w:cs="Arial"/>
                <w:lang w:eastAsia="en-GB"/>
              </w:rPr>
            </w:pPr>
          </w:p>
        </w:tc>
      </w:tr>
      <w:tr w:rsidR="007A07B5" w14:paraId="11CAA377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9266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36A3" w14:textId="29123D9E" w:rsidR="007A07B5" w:rsidRDefault="007A07B5" w:rsidP="0009433B">
            <w:pPr>
              <w:pStyle w:val="TAL"/>
              <w:rPr>
                <w:lang w:eastAsia="zh-CN" w:bidi="ar-KW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</w:t>
            </w:r>
            <w:r>
              <w:rPr>
                <w:lang w:eastAsia="zh-CN" w:bidi="ar-KW"/>
              </w:rPr>
              <w:t xml:space="preserve"> sends a request to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r w:rsidR="00BC631D">
              <w:rPr>
                <w:lang w:eastAsia="zh-CN" w:bidi="ar-KW"/>
              </w:rPr>
              <w:t xml:space="preserve">data </w:t>
            </w:r>
            <w:r>
              <w:rPr>
                <w:lang w:eastAsia="zh-CN" w:bidi="ar-KW"/>
              </w:rPr>
              <w:t xml:space="preserve">discovery service producer to </w:t>
            </w:r>
            <w:r w:rsidR="007F5EA1">
              <w:rPr>
                <w:lang w:eastAsia="zh-CN" w:bidi="ar-KW"/>
              </w:rPr>
              <w:t>register</w:t>
            </w:r>
            <w:r>
              <w:rPr>
                <w:lang w:eastAsia="zh-CN" w:bidi="ar-KW"/>
              </w:rPr>
              <w:t xml:space="preserve"> the </w:t>
            </w:r>
            <w:r w:rsidR="00BC631D">
              <w:rPr>
                <w:lang w:eastAsia="zh-CN" w:bidi="ar-KW"/>
              </w:rPr>
              <w:t xml:space="preserve">information on </w:t>
            </w:r>
            <w:r>
              <w:rPr>
                <w:lang w:eastAsia="zh-CN" w:bidi="ar-KW"/>
              </w:rPr>
              <w:t>data</w:t>
            </w:r>
            <w:r w:rsidR="00BC631D">
              <w:rPr>
                <w:lang w:eastAsia="zh-CN" w:bidi="ar-KW"/>
              </w:rPr>
              <w:t xml:space="preserve"> the </w:t>
            </w:r>
            <w:proofErr w:type="spellStart"/>
            <w:r w:rsidR="00BC631D">
              <w:rPr>
                <w:lang w:eastAsia="zh-CN" w:bidi="ar-KW"/>
              </w:rPr>
              <w:t>MnS</w:t>
            </w:r>
            <w:proofErr w:type="spellEnd"/>
            <w:r w:rsidR="00BC631D">
              <w:rPr>
                <w:lang w:eastAsia="zh-CN" w:bidi="ar-KW"/>
              </w:rPr>
              <w:t xml:space="preserve"> producer can produce</w:t>
            </w:r>
            <w:r w:rsidR="00C3147D">
              <w:rPr>
                <w:lang w:eastAsia="zh-CN" w:bidi="ar-KW"/>
              </w:rPr>
              <w:t>,</w:t>
            </w:r>
            <w:r w:rsidR="007F5EA1">
              <w:rPr>
                <w:lang w:eastAsia="zh-CN" w:bidi="ar-KW"/>
              </w:rPr>
              <w:t xml:space="preserve"> as </w:t>
            </w:r>
            <w:proofErr w:type="spellStart"/>
            <w:r w:rsidR="007F5EA1">
              <w:rPr>
                <w:lang w:eastAsia="zh-CN" w:bidi="ar-KW"/>
              </w:rPr>
              <w:t>as</w:t>
            </w:r>
            <w:proofErr w:type="spellEnd"/>
            <w:r w:rsidR="007F5EA1">
              <w:rPr>
                <w:lang w:eastAsia="zh-CN" w:bidi="ar-KW"/>
              </w:rPr>
              <w:t xml:space="preserve"> a data</w:t>
            </w:r>
            <w:r w:rsidR="00C3147D">
              <w:rPr>
                <w:lang w:eastAsia="zh-CN" w:bidi="ar-KW"/>
              </w:rPr>
              <w:t>-</w:t>
            </w:r>
            <w:r w:rsidR="007F5EA1">
              <w:rPr>
                <w:lang w:eastAsia="zh-CN" w:bidi="ar-KW"/>
              </w:rPr>
              <w:t>set record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CE0D" w14:textId="77777777" w:rsidR="007A07B5" w:rsidRDefault="007A07B5" w:rsidP="0009433B">
            <w:pPr>
              <w:rPr>
                <w:rFonts w:ascii="Arial" w:hAnsi="Arial" w:cs="Arial"/>
                <w:lang w:eastAsia="en-GB"/>
              </w:rPr>
            </w:pPr>
          </w:p>
        </w:tc>
      </w:tr>
      <w:tr w:rsidR="007A07B5" w14:paraId="17B50EB1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BE6F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76A0" w14:textId="19592FC1" w:rsidR="007A07B5" w:rsidRDefault="007A07B5" w:rsidP="000943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r w:rsidR="00C3147D">
              <w:rPr>
                <w:lang w:eastAsia="zh-CN" w:bidi="ar-KW"/>
              </w:rPr>
              <w:t xml:space="preserve">data </w:t>
            </w:r>
            <w:r>
              <w:rPr>
                <w:lang w:eastAsia="zh-CN" w:bidi="ar-KW"/>
              </w:rPr>
              <w:t>discovery service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 w:bidi="ar-KW"/>
              </w:rPr>
              <w:t>producer stores the</w:t>
            </w:r>
            <w:r w:rsidR="00BC631D">
              <w:rPr>
                <w:lang w:eastAsia="zh-CN" w:bidi="ar-KW"/>
              </w:rPr>
              <w:t xml:space="preserve"> information received</w:t>
            </w:r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AAD8" w14:textId="77777777" w:rsidR="007A07B5" w:rsidRDefault="007A07B5" w:rsidP="0009433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7A07B5" w14:paraId="300F4690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5732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5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EA2A" w14:textId="5E73BCC5" w:rsidR="007A07B5" w:rsidRDefault="007A07B5" w:rsidP="0009433B">
            <w:pPr>
              <w:pStyle w:val="TAL"/>
              <w:rPr>
                <w:b/>
                <w:lang w:eastAsia="ko-KR" w:bidi="ar-KW"/>
              </w:rPr>
            </w:pP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discovery service producer sends confirmation to the 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that the</w:t>
            </w:r>
            <w:r w:rsidR="00BC631D">
              <w:rPr>
                <w:lang w:eastAsia="zh-CN"/>
              </w:rPr>
              <w:t xml:space="preserve"> information</w:t>
            </w:r>
            <w:r>
              <w:rPr>
                <w:lang w:eastAsia="zh-CN"/>
              </w:rPr>
              <w:t xml:space="preserve"> has been stored.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E4C" w14:textId="77777777" w:rsidR="007A07B5" w:rsidRDefault="007A07B5" w:rsidP="0009433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7A07B5" w14:paraId="033A011F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CAB1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D3F9" w14:textId="77777777" w:rsidR="007A07B5" w:rsidRDefault="007A07B5" w:rsidP="0009433B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D1F9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A07B5" w14:paraId="2B1A5AD2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B68F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83EA" w14:textId="77777777" w:rsidR="007A07B5" w:rsidRDefault="007A07B5" w:rsidP="000943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6B12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7A07B5" w14:paraId="6DE0136A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F67E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0F32" w14:textId="1B02AB79" w:rsidR="007A07B5" w:rsidRDefault="007A07B5" w:rsidP="0009433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r w:rsidR="00BC631D">
              <w:rPr>
                <w:lang w:eastAsia="zh-CN" w:bidi="ar-KW"/>
              </w:rPr>
              <w:t xml:space="preserve">data </w:t>
            </w:r>
            <w:r>
              <w:rPr>
                <w:lang w:eastAsia="zh-CN" w:bidi="ar-KW"/>
              </w:rPr>
              <w:t>discovery service</w:t>
            </w:r>
            <w:r>
              <w:rPr>
                <w:lang w:eastAsia="zh-CN"/>
              </w:rPr>
              <w:t xml:space="preserve"> </w:t>
            </w:r>
            <w:r w:rsidR="00C3147D">
              <w:rPr>
                <w:lang w:eastAsia="zh-CN"/>
              </w:rPr>
              <w:t>holds an</w:t>
            </w:r>
            <w:r>
              <w:rPr>
                <w:lang w:eastAsia="zh-CN" w:bidi="ar-KW"/>
              </w:rPr>
              <w:t xml:space="preserve"> </w:t>
            </w:r>
            <w:r w:rsidR="00BC631D">
              <w:rPr>
                <w:lang w:eastAsia="zh-CN" w:bidi="ar-KW"/>
              </w:rPr>
              <w:t>information</w:t>
            </w:r>
            <w:r w:rsidR="007F5EA1">
              <w:rPr>
                <w:lang w:eastAsia="zh-CN" w:bidi="ar-KW"/>
              </w:rPr>
              <w:t xml:space="preserve"> on</w:t>
            </w:r>
            <w:r w:rsidR="00BC631D">
              <w:rPr>
                <w:lang w:eastAsia="zh-CN" w:bidi="ar-KW"/>
              </w:rPr>
              <w:t xml:space="preserve"> the </w:t>
            </w:r>
            <w:r w:rsidR="007F5EA1">
              <w:rPr>
                <w:lang w:eastAsia="zh-CN" w:bidi="ar-KW"/>
              </w:rPr>
              <w:t xml:space="preserve">data the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r w:rsidR="00BC631D">
              <w:rPr>
                <w:lang w:eastAsia="zh-CN" w:bidi="ar-KW"/>
              </w:rPr>
              <w:t>producer can produce</w:t>
            </w:r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DFB0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7A07B5" w14:paraId="42F66E42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B75A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DCA0" w14:textId="4018A6A9" w:rsidR="007A07B5" w:rsidRDefault="007A07B5" w:rsidP="0009433B">
            <w:pPr>
              <w:pStyle w:val="TAL"/>
              <w:rPr>
                <w:lang w:bidi="ar-KW"/>
              </w:rPr>
            </w:pPr>
            <w:r w:rsidRPr="007112DC">
              <w:rPr>
                <w:lang w:bidi="ar-KW"/>
              </w:rPr>
              <w:t>REQ-D</w:t>
            </w:r>
            <w:r w:rsidR="007112DC" w:rsidRPr="007112DC">
              <w:rPr>
                <w:lang w:bidi="ar-KW"/>
              </w:rPr>
              <w:t>M</w:t>
            </w:r>
            <w:r w:rsidR="007112DC">
              <w:rPr>
                <w:lang w:bidi="ar-KW"/>
              </w:rPr>
              <w:t>S</w:t>
            </w:r>
            <w:r w:rsidR="007112DC" w:rsidRPr="007112DC">
              <w:rPr>
                <w:lang w:bidi="ar-KW"/>
              </w:rPr>
              <w:t>DIS</w:t>
            </w:r>
            <w:r w:rsidRPr="007112DC">
              <w:rPr>
                <w:lang w:bidi="ar-KW"/>
              </w:rPr>
              <w:t>-CON-1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B34C" w14:textId="77777777" w:rsidR="007A07B5" w:rsidRDefault="007A07B5" w:rsidP="0009433B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</w:p>
        </w:tc>
      </w:tr>
    </w:tbl>
    <w:p w14:paraId="02F0B95D" w14:textId="77777777" w:rsidR="007A07B5" w:rsidRDefault="007A07B5" w:rsidP="007A07B5">
      <w:pPr>
        <w:rPr>
          <w:lang w:eastAsia="zh-CN"/>
        </w:rPr>
      </w:pPr>
    </w:p>
    <w:p w14:paraId="72A95F4F" w14:textId="567CA0A4" w:rsidR="0023587C" w:rsidRDefault="007112DC" w:rsidP="0023587C">
      <w:pPr>
        <w:pStyle w:val="Heading4"/>
      </w:pPr>
      <w:r>
        <w:rPr>
          <w:lang w:eastAsia="zh-CN"/>
        </w:rPr>
        <w:t>6.</w:t>
      </w:r>
      <w:r w:rsidR="0023587C">
        <w:rPr>
          <w:lang w:eastAsia="zh-CN"/>
        </w:rPr>
        <w:t>X.2.</w:t>
      </w:r>
      <w:r>
        <w:rPr>
          <w:lang w:eastAsia="zh-CN"/>
        </w:rPr>
        <w:t>2</w:t>
      </w:r>
      <w:r w:rsidR="0023587C">
        <w:rPr>
          <w:lang w:eastAsia="zh-CN"/>
        </w:rPr>
        <w:tab/>
      </w:r>
      <w:r w:rsidR="0023587C">
        <w:t>Discover management data</w:t>
      </w:r>
      <w:r w:rsidR="005459D1">
        <w:t xml:space="preserve"> by </w:t>
      </w:r>
      <w:proofErr w:type="spellStart"/>
      <w:r w:rsidR="005459D1">
        <w:t>MnS</w:t>
      </w:r>
      <w:proofErr w:type="spellEnd"/>
      <w:r w:rsidR="005459D1">
        <w:t xml:space="preserve"> Consumer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23587C" w14:paraId="6EF6FA77" w14:textId="77777777" w:rsidTr="0009433B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BA4093" w14:textId="77777777" w:rsidR="0023587C" w:rsidRDefault="0023587C" w:rsidP="0009433B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4C3061" w14:textId="77777777" w:rsidR="0023587C" w:rsidRDefault="0023587C" w:rsidP="0009433B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E8BF13" w14:textId="77777777" w:rsidR="0023587C" w:rsidRDefault="0023587C" w:rsidP="0009433B">
            <w:pPr>
              <w:pStyle w:val="TAH"/>
              <w:rPr>
                <w:lang w:bidi="ar-KW"/>
              </w:rPr>
            </w:pPr>
            <w:r>
              <w:rPr>
                <w:lang w:bidi="ar-KW"/>
              </w:rPr>
              <w:t>&lt;&lt;Uses&gt;&gt;</w:t>
            </w:r>
            <w:r>
              <w:rPr>
                <w:lang w:bidi="ar-KW"/>
              </w:rPr>
              <w:br/>
              <w:t>Related use</w:t>
            </w:r>
          </w:p>
        </w:tc>
      </w:tr>
      <w:tr w:rsidR="0023587C" w14:paraId="78671A47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9AC6" w14:textId="77777777" w:rsidR="0023587C" w:rsidRDefault="0023587C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5502" w14:textId="5849AF2C" w:rsidR="0023587C" w:rsidRDefault="00137862" w:rsidP="0009433B">
            <w:pPr>
              <w:pStyle w:val="TAL"/>
              <w:rPr>
                <w:lang w:eastAsia="zh-CN"/>
              </w:rPr>
            </w:pPr>
            <w:r w:rsidRPr="00C3147D">
              <w:rPr>
                <w:lang w:eastAsia="zh-CN"/>
              </w:rPr>
              <w:t>Discover what</w:t>
            </w:r>
            <w:r w:rsidR="0023587C" w:rsidRPr="00C3147D">
              <w:rPr>
                <w:lang w:eastAsia="zh-CN"/>
              </w:rPr>
              <w:t xml:space="preserve"> management data</w:t>
            </w:r>
            <w:r w:rsidRPr="00C3147D">
              <w:rPr>
                <w:lang w:eastAsia="zh-CN"/>
              </w:rPr>
              <w:t xml:space="preserve"> can be retrieved from</w:t>
            </w:r>
            <w:r w:rsidR="0023587C" w:rsidRPr="00C3147D">
              <w:rPr>
                <w:lang w:eastAsia="zh-CN"/>
              </w:rPr>
              <w:t xml:space="preserve"> a 3GPP management system</w:t>
            </w:r>
            <w:r w:rsidR="005459D1">
              <w:rPr>
                <w:lang w:eastAsia="zh-CN"/>
              </w:rPr>
              <w:t xml:space="preserve"> and which </w:t>
            </w:r>
            <w:proofErr w:type="spellStart"/>
            <w:r w:rsidR="005459D1">
              <w:rPr>
                <w:lang w:eastAsia="zh-CN"/>
              </w:rPr>
              <w:t>MnS</w:t>
            </w:r>
            <w:proofErr w:type="spellEnd"/>
            <w:r w:rsidR="005459D1">
              <w:rPr>
                <w:lang w:eastAsia="zh-CN"/>
              </w:rPr>
              <w:t xml:space="preserve"> Producers needs to be invoked in to retrieve the data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CE3F" w14:textId="77777777" w:rsidR="0023587C" w:rsidRDefault="0023587C" w:rsidP="000943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23587C" w14:paraId="14E882D2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1C5E" w14:textId="77777777" w:rsidR="0023587C" w:rsidRDefault="0023587C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FE52" w14:textId="77777777" w:rsidR="0023587C" w:rsidRDefault="0023587C" w:rsidP="000943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operator.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3DCB" w14:textId="77777777" w:rsidR="0023587C" w:rsidRDefault="0023587C" w:rsidP="000943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23587C" w14:paraId="787154E4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F7640" w14:textId="77777777" w:rsidR="0023587C" w:rsidRDefault="0023587C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456D" w14:textId="66F67988" w:rsidR="0023587C" w:rsidRDefault="00137862" w:rsidP="000943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23587C">
              <w:rPr>
                <w:lang w:eastAsia="zh-CN"/>
              </w:rPr>
              <w:t xml:space="preserve"> </w:t>
            </w:r>
            <w:r w:rsidR="00C3147D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ata discovery </w:t>
            </w:r>
            <w:proofErr w:type="spellStart"/>
            <w:r w:rsidR="00C3147D">
              <w:rPr>
                <w:lang w:eastAsia="zh-CN"/>
              </w:rPr>
              <w:t>MnS</w:t>
            </w:r>
            <w:proofErr w:type="spellEnd"/>
            <w:r w:rsidR="00C3147D">
              <w:rPr>
                <w:lang w:eastAsia="zh-CN"/>
              </w:rPr>
              <w:t xml:space="preserve"> service </w:t>
            </w:r>
            <w:r>
              <w:rPr>
                <w:lang w:eastAsia="zh-CN"/>
              </w:rPr>
              <w:t>consumer</w:t>
            </w:r>
            <w:r w:rsidR="0023587C">
              <w:rPr>
                <w:lang w:eastAsia="zh-CN"/>
              </w:rPr>
              <w:t>.</w:t>
            </w:r>
          </w:p>
          <w:p w14:paraId="3BAC27B6" w14:textId="109E557D" w:rsidR="0023587C" w:rsidRDefault="00C3147D" w:rsidP="000943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</w:t>
            </w:r>
            <w:r w:rsidR="0023587C">
              <w:rPr>
                <w:lang w:eastAsia="zh-CN"/>
              </w:rPr>
              <w:t xml:space="preserve">data discovery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="005459D1">
              <w:rPr>
                <w:lang w:eastAsia="zh-CN"/>
              </w:rPr>
              <w:t xml:space="preserve">service </w:t>
            </w:r>
            <w:r w:rsidR="0023587C">
              <w:rPr>
                <w:lang w:eastAsia="zh-CN"/>
              </w:rPr>
              <w:t>producer.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4509" w14:textId="77777777" w:rsidR="0023587C" w:rsidRDefault="0023587C" w:rsidP="000943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23587C" w14:paraId="61FD73FE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9AE0" w14:textId="77777777" w:rsidR="0023587C" w:rsidRDefault="0023587C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5A84" w14:textId="0D8706CB" w:rsidR="0023587C" w:rsidRDefault="00137862" w:rsidP="000943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</w:t>
            </w:r>
            <w:r w:rsidR="0023587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authorized </w:t>
            </w:r>
            <w:proofErr w:type="spellStart"/>
            <w:r w:rsidR="0023587C">
              <w:rPr>
                <w:lang w:eastAsia="zh-CN"/>
              </w:rPr>
              <w:t>MnS</w:t>
            </w:r>
            <w:proofErr w:type="spellEnd"/>
            <w:r w:rsidR="0023587C">
              <w:rPr>
                <w:lang w:eastAsia="zh-CN"/>
              </w:rPr>
              <w:t xml:space="preserve"> </w:t>
            </w:r>
            <w:r w:rsidR="005459D1">
              <w:rPr>
                <w:lang w:eastAsia="zh-CN"/>
              </w:rPr>
              <w:t xml:space="preserve">service </w:t>
            </w:r>
            <w:r>
              <w:rPr>
                <w:lang w:eastAsia="zh-CN"/>
              </w:rPr>
              <w:t>consumer</w:t>
            </w:r>
            <w:r w:rsidR="0023587C">
              <w:rPr>
                <w:lang w:eastAsia="zh-CN" w:bidi="ar-KW"/>
              </w:rPr>
              <w:t xml:space="preserve"> </w:t>
            </w:r>
            <w:r w:rsidR="0023587C">
              <w:rPr>
                <w:lang w:eastAsia="zh-CN"/>
              </w:rPr>
              <w:t xml:space="preserve">can </w:t>
            </w:r>
            <w:r>
              <w:rPr>
                <w:lang w:eastAsia="zh-CN"/>
              </w:rPr>
              <w:t>consume</w:t>
            </w:r>
            <w:r w:rsidR="0023587C">
              <w:rPr>
                <w:lang w:eastAsia="zh-CN" w:bidi="ar-KW"/>
              </w:rPr>
              <w:t xml:space="preserve"> </w:t>
            </w:r>
            <w:r w:rsidRPr="005459D1">
              <w:rPr>
                <w:lang w:eastAsia="zh-CN" w:bidi="ar-KW"/>
              </w:rPr>
              <w:t>d</w:t>
            </w:r>
            <w:r w:rsidR="0023587C" w:rsidRPr="005459D1">
              <w:rPr>
                <w:lang w:eastAsia="zh-CN" w:bidi="ar-KW"/>
              </w:rPr>
              <w:t xml:space="preserve">ata </w:t>
            </w:r>
            <w:r w:rsidRPr="005459D1">
              <w:rPr>
                <w:lang w:eastAsia="zh-CN" w:bidi="ar-KW"/>
              </w:rPr>
              <w:t>d</w:t>
            </w:r>
            <w:r w:rsidR="0023587C" w:rsidRPr="005459D1">
              <w:rPr>
                <w:lang w:eastAsia="zh-CN" w:bidi="ar-KW"/>
              </w:rPr>
              <w:t xml:space="preserve">iscovery </w:t>
            </w:r>
            <w:proofErr w:type="spellStart"/>
            <w:r w:rsidRPr="005459D1">
              <w:rPr>
                <w:lang w:eastAsia="zh-CN" w:bidi="ar-KW"/>
              </w:rPr>
              <w:t>MnS</w:t>
            </w:r>
            <w:proofErr w:type="spellEnd"/>
            <w:r w:rsidR="005459D1">
              <w:rPr>
                <w:lang w:eastAsia="zh-CN" w:bidi="ar-KW"/>
              </w:rPr>
              <w:t xml:space="preserve"> service.</w:t>
            </w:r>
            <w:r w:rsidR="00C3147D">
              <w:rPr>
                <w:lang w:eastAsia="zh-CN" w:bidi="ar-KW"/>
              </w:rPr>
              <w:t xml:space="preserve"> 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5D50" w14:textId="77777777" w:rsidR="0023587C" w:rsidRDefault="0023587C" w:rsidP="000943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23587C" w14:paraId="17ECCD0F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BE60" w14:textId="77777777" w:rsidR="0023587C" w:rsidRDefault="0023587C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4050" w14:textId="2006C22F" w:rsidR="0023587C" w:rsidRDefault="007F5EA1" w:rsidP="000943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There are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="00C3147D">
              <w:rPr>
                <w:lang w:eastAsia="zh-CN"/>
              </w:rPr>
              <w:t>p</w:t>
            </w:r>
            <w:r>
              <w:rPr>
                <w:lang w:eastAsia="zh-CN"/>
              </w:rPr>
              <w:t>roducer</w:t>
            </w:r>
            <w:r w:rsidR="00C3147D">
              <w:rPr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 w:rsidR="00C3147D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which ha</w:t>
            </w:r>
            <w:r w:rsidR="005459D1">
              <w:rPr>
                <w:lang w:eastAsia="zh-CN"/>
              </w:rPr>
              <w:t>ve</w:t>
            </w:r>
            <w:r>
              <w:rPr>
                <w:lang w:eastAsia="zh-CN"/>
              </w:rPr>
              <w:t xml:space="preserve"> register</w:t>
            </w:r>
            <w:r w:rsidR="00C3147D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their capabilities to produce data </w:t>
            </w:r>
            <w:r w:rsidR="00C3147D">
              <w:rPr>
                <w:lang w:eastAsia="zh-CN"/>
              </w:rPr>
              <w:t xml:space="preserve">as </w:t>
            </w:r>
            <w:r>
              <w:rPr>
                <w:lang w:eastAsia="zh-CN"/>
              </w:rPr>
              <w:t>data-set</w:t>
            </w:r>
            <w:r w:rsidR="00C3147D">
              <w:rPr>
                <w:lang w:eastAsia="zh-CN"/>
              </w:rPr>
              <w:t xml:space="preserve"> records </w:t>
            </w:r>
            <w:r w:rsidR="005459D1">
              <w:rPr>
                <w:lang w:eastAsia="zh-CN"/>
              </w:rPr>
              <w:t>created in</w:t>
            </w:r>
            <w:r w:rsidR="00C3147D">
              <w:rPr>
                <w:lang w:eastAsia="zh-CN"/>
              </w:rPr>
              <w:t xml:space="preserve"> </w:t>
            </w:r>
            <w:r w:rsidR="005459D1">
              <w:rPr>
                <w:lang w:eastAsia="zh-CN"/>
              </w:rPr>
              <w:t>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3C4A" w14:textId="77777777" w:rsidR="0023587C" w:rsidRDefault="0023587C" w:rsidP="0009433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23587C" w14:paraId="5C6C8760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7AC2" w14:textId="77777777" w:rsidR="0023587C" w:rsidRDefault="0023587C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5B2A" w14:textId="1DD2189B" w:rsidR="0023587C" w:rsidRDefault="0023587C" w:rsidP="0009433B">
            <w:pPr>
              <w:pStyle w:val="TAL"/>
              <w:rPr>
                <w:lang w:eastAsia="zh-CN"/>
              </w:rPr>
            </w:pPr>
            <w:r>
              <w:rPr>
                <w:lang w:eastAsia="zh-CN" w:bidi="ar-KW"/>
              </w:rPr>
              <w:t>Network operator wishes to add a new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="00137862">
              <w:rPr>
                <w:lang w:eastAsia="zh-CN"/>
              </w:rPr>
              <w:t>consumer</w:t>
            </w:r>
            <w:r>
              <w:rPr>
                <w:lang w:eastAsia="zh-CN"/>
              </w:rPr>
              <w:t xml:space="preserve"> to the 3GPP management system.</w:t>
            </w:r>
            <w:r w:rsidR="005459D1">
              <w:rPr>
                <w:lang w:eastAsia="zh-CN"/>
              </w:rPr>
              <w:t xml:space="preserve">  The </w:t>
            </w:r>
            <w:proofErr w:type="spellStart"/>
            <w:r w:rsidR="005459D1">
              <w:rPr>
                <w:lang w:eastAsia="zh-CN"/>
              </w:rPr>
              <w:t>MnS</w:t>
            </w:r>
            <w:proofErr w:type="spellEnd"/>
            <w:r w:rsidR="005459D1">
              <w:rPr>
                <w:lang w:eastAsia="zh-CN"/>
              </w:rPr>
              <w:t xml:space="preserve"> consumer needs to find out if data it needs to run its use cases, are available in the system and which </w:t>
            </w:r>
            <w:proofErr w:type="spellStart"/>
            <w:r w:rsidR="005459D1">
              <w:rPr>
                <w:lang w:eastAsia="zh-CN"/>
              </w:rPr>
              <w:t>MnS</w:t>
            </w:r>
            <w:proofErr w:type="spellEnd"/>
            <w:r w:rsidR="005459D1">
              <w:rPr>
                <w:lang w:eastAsia="zh-CN"/>
              </w:rPr>
              <w:t>(s) need to be invoked to retrieve such data.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294F" w14:textId="77777777" w:rsidR="0023587C" w:rsidRDefault="0023587C" w:rsidP="0009433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23587C" w14:paraId="46A5E9B2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2593F" w14:textId="77777777" w:rsidR="0023587C" w:rsidRDefault="0023587C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1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AAE3" w14:textId="143016BF" w:rsidR="0023587C" w:rsidRDefault="0023587C" w:rsidP="0009433B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adds the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r w:rsidR="00137862">
              <w:rPr>
                <w:lang w:eastAsia="zh-CN" w:bidi="ar-KW"/>
              </w:rPr>
              <w:t>consumer</w:t>
            </w:r>
            <w:r>
              <w:rPr>
                <w:lang w:eastAsia="zh-CN" w:bidi="ar-KW"/>
              </w:rPr>
              <w:t xml:space="preserve"> to the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C0F9" w14:textId="77777777" w:rsidR="0023587C" w:rsidRDefault="0023587C" w:rsidP="0009433B">
            <w:pPr>
              <w:rPr>
                <w:rFonts w:ascii="Arial" w:hAnsi="Arial" w:cs="Arial"/>
                <w:lang w:eastAsia="en-GB"/>
              </w:rPr>
            </w:pPr>
          </w:p>
        </w:tc>
      </w:tr>
      <w:tr w:rsidR="0023587C" w14:paraId="69866FCA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3850" w14:textId="77777777" w:rsidR="0023587C" w:rsidRDefault="0023587C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Step </w:t>
            </w:r>
            <w:r>
              <w:rPr>
                <w:rFonts w:ascii="Arial" w:hAnsi="Arial" w:cs="Arial"/>
                <w:b/>
                <w:sz w:val="18"/>
                <w:lang w:eastAsia="zh-CN" w:bidi="ar-KW"/>
              </w:rPr>
              <w:t>2</w:t>
            </w:r>
            <w:r>
              <w:rPr>
                <w:rFonts w:ascii="Arial" w:hAnsi="Arial" w:cs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4F6C" w14:textId="5BF784C6" w:rsidR="0023587C" w:rsidRDefault="0023587C" w:rsidP="0009433B">
            <w:pPr>
              <w:pStyle w:val="TAL"/>
              <w:rPr>
                <w:lang w:eastAsia="zh-CN" w:bidi="ar-KW"/>
              </w:rPr>
            </w:pPr>
            <w:r>
              <w:rPr>
                <w:lang w:eastAsia="zh-CN" w:bidi="ar-KW"/>
              </w:rPr>
              <w:t xml:space="preserve">Network operator activates </w:t>
            </w:r>
            <w:r w:rsidR="005459D1">
              <w:rPr>
                <w:lang w:eastAsia="zh-CN" w:bidi="ar-KW"/>
              </w:rPr>
              <w:t>a</w:t>
            </w:r>
            <w:r>
              <w:rPr>
                <w:lang w:eastAsia="zh-CN" w:bidi="ar-KW"/>
              </w:rPr>
              <w:t xml:space="preserve"> new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r w:rsidR="00137862">
              <w:rPr>
                <w:lang w:eastAsia="zh-CN" w:bidi="ar-KW"/>
              </w:rPr>
              <w:t>consumer</w:t>
            </w:r>
            <w:r>
              <w:rPr>
                <w:lang w:eastAsia="zh-CN" w:bidi="ar-KW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AD76" w14:textId="77777777" w:rsidR="0023587C" w:rsidRDefault="0023587C" w:rsidP="0009433B">
            <w:pPr>
              <w:rPr>
                <w:rFonts w:ascii="Arial" w:hAnsi="Arial" w:cs="Arial"/>
                <w:lang w:eastAsia="en-GB"/>
              </w:rPr>
            </w:pPr>
          </w:p>
        </w:tc>
      </w:tr>
      <w:tr w:rsidR="0023587C" w14:paraId="3F980FD7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961C" w14:textId="77777777" w:rsidR="0023587C" w:rsidRDefault="0023587C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A86E" w14:textId="70BD96C8" w:rsidR="0023587C" w:rsidRDefault="0023587C" w:rsidP="0009433B">
            <w:pPr>
              <w:pStyle w:val="TAL"/>
              <w:rPr>
                <w:lang w:eastAsia="zh-CN" w:bidi="ar-KW"/>
              </w:rPr>
            </w:pPr>
            <w:r>
              <w:rPr>
                <w:lang w:eastAsia="zh-CN"/>
              </w:rPr>
              <w:t xml:space="preserve">New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</w:t>
            </w:r>
            <w:r w:rsidR="00137862">
              <w:rPr>
                <w:lang w:eastAsia="zh-CN"/>
              </w:rPr>
              <w:t>consumer</w:t>
            </w:r>
            <w:r>
              <w:rPr>
                <w:lang w:eastAsia="zh-CN" w:bidi="ar-KW"/>
              </w:rPr>
              <w:t xml:space="preserve"> sends a request to</w:t>
            </w:r>
            <w:r w:rsidR="007454B5">
              <w:rPr>
                <w:lang w:eastAsia="zh-CN" w:bidi="ar-KW"/>
              </w:rPr>
              <w:t xml:space="preserve"> </w:t>
            </w:r>
            <w:r>
              <w:rPr>
                <w:lang w:eastAsia="zh-CN" w:bidi="ar-KW"/>
              </w:rPr>
              <w:t xml:space="preserve">data discovery </w:t>
            </w:r>
            <w:proofErr w:type="spellStart"/>
            <w:r w:rsidR="007454B5">
              <w:rPr>
                <w:lang w:eastAsia="zh-CN" w:bidi="ar-KW"/>
              </w:rPr>
              <w:t>MnS</w:t>
            </w:r>
            <w:proofErr w:type="spellEnd"/>
            <w:r w:rsidR="007454B5">
              <w:rPr>
                <w:lang w:eastAsia="zh-CN" w:bidi="ar-KW"/>
              </w:rPr>
              <w:t xml:space="preserve"> </w:t>
            </w:r>
            <w:r>
              <w:rPr>
                <w:lang w:eastAsia="zh-CN" w:bidi="ar-KW"/>
              </w:rPr>
              <w:t xml:space="preserve">service producer to </w:t>
            </w:r>
            <w:r w:rsidR="004A7E56">
              <w:rPr>
                <w:lang w:eastAsia="zh-CN" w:bidi="ar-KW"/>
              </w:rPr>
              <w:t>retrieve</w:t>
            </w:r>
            <w:r>
              <w:rPr>
                <w:lang w:eastAsia="zh-CN" w:bidi="ar-KW"/>
              </w:rPr>
              <w:t xml:space="preserve"> the information on data the</w:t>
            </w:r>
            <w:r w:rsidR="00137862">
              <w:rPr>
                <w:lang w:eastAsia="zh-CN" w:bidi="ar-KW"/>
              </w:rPr>
              <w:t xml:space="preserve"> 3GPP management system</w:t>
            </w:r>
            <w:r>
              <w:rPr>
                <w:lang w:eastAsia="zh-CN" w:bidi="ar-KW"/>
              </w:rPr>
              <w:t xml:space="preserve"> can produce.</w:t>
            </w:r>
            <w:r w:rsidR="00137862">
              <w:rPr>
                <w:lang w:eastAsia="zh-CN" w:bidi="ar-KW"/>
              </w:rPr>
              <w:t xml:space="preserve">  The </w:t>
            </w:r>
            <w:proofErr w:type="spellStart"/>
            <w:r w:rsidR="00137862">
              <w:rPr>
                <w:lang w:eastAsia="zh-CN" w:bidi="ar-KW"/>
              </w:rPr>
              <w:t>MnS</w:t>
            </w:r>
            <w:proofErr w:type="spellEnd"/>
            <w:r w:rsidR="00137862">
              <w:rPr>
                <w:lang w:eastAsia="zh-CN" w:bidi="ar-KW"/>
              </w:rPr>
              <w:t xml:space="preserve"> consumer can </w:t>
            </w:r>
            <w:r w:rsidR="004A7E56">
              <w:rPr>
                <w:lang w:eastAsia="zh-CN" w:bidi="ar-KW"/>
              </w:rPr>
              <w:t xml:space="preserve">also </w:t>
            </w:r>
            <w:r w:rsidR="00137862">
              <w:rPr>
                <w:lang w:eastAsia="zh-CN" w:bidi="ar-KW"/>
              </w:rPr>
              <w:t xml:space="preserve">specify a filter to narrow-down a scope of the request.  The following can </w:t>
            </w:r>
            <w:r w:rsidR="00137862" w:rsidRPr="007454B5">
              <w:rPr>
                <w:lang w:eastAsia="zh-CN" w:bidi="ar-KW"/>
              </w:rPr>
              <w:t>be specified as a filter</w:t>
            </w:r>
            <w:r w:rsidR="004A7E56" w:rsidRPr="007454B5">
              <w:rPr>
                <w:lang w:eastAsia="zh-CN" w:bidi="ar-KW"/>
              </w:rPr>
              <w:t xml:space="preserve">: </w:t>
            </w:r>
            <w:proofErr w:type="spellStart"/>
            <w:r w:rsidR="004A7E56" w:rsidRPr="007454B5">
              <w:rPr>
                <w:lang w:eastAsia="zh-CN" w:bidi="ar-KW"/>
              </w:rPr>
              <w:t>MnS</w:t>
            </w:r>
            <w:proofErr w:type="spellEnd"/>
            <w:r w:rsidR="00C3147D" w:rsidRPr="007454B5">
              <w:rPr>
                <w:lang w:eastAsia="zh-CN" w:bidi="ar-KW"/>
              </w:rPr>
              <w:t xml:space="preserve"> type</w:t>
            </w:r>
            <w:r w:rsidR="004A7E56" w:rsidRPr="007454B5">
              <w:rPr>
                <w:lang w:eastAsia="zh-CN" w:bidi="ar-KW"/>
              </w:rPr>
              <w:t xml:space="preserve">, Data </w:t>
            </w:r>
            <w:r w:rsidR="007454B5">
              <w:rPr>
                <w:lang w:eastAsia="zh-CN" w:bidi="ar-KW"/>
              </w:rPr>
              <w:t>t</w:t>
            </w:r>
            <w:r w:rsidR="004A7E56" w:rsidRPr="007454B5">
              <w:rPr>
                <w:lang w:eastAsia="zh-CN" w:bidi="ar-KW"/>
              </w:rPr>
              <w:t>ype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7241" w14:textId="77777777" w:rsidR="0023587C" w:rsidRDefault="0023587C" w:rsidP="0009433B">
            <w:pPr>
              <w:rPr>
                <w:rFonts w:ascii="Arial" w:hAnsi="Arial" w:cs="Arial"/>
                <w:lang w:eastAsia="en-GB"/>
              </w:rPr>
            </w:pPr>
          </w:p>
        </w:tc>
      </w:tr>
      <w:tr w:rsidR="0023587C" w14:paraId="7524B13F" w14:textId="77777777" w:rsidTr="004A7E56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77FB" w14:textId="77777777" w:rsidR="0023587C" w:rsidRDefault="0023587C" w:rsidP="0009433B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BFF6" w14:textId="36E1890A" w:rsidR="0023587C" w:rsidRDefault="007454B5" w:rsidP="0009433B">
            <w:pPr>
              <w:pStyle w:val="TAL"/>
              <w:rPr>
                <w:lang w:eastAsia="zh-CN"/>
              </w:rPr>
            </w:pPr>
            <w:r w:rsidRPr="007454B5">
              <w:rPr>
                <w:lang w:eastAsia="zh-CN"/>
              </w:rPr>
              <w:t xml:space="preserve">Data discovery </w:t>
            </w:r>
            <w:proofErr w:type="spellStart"/>
            <w:r w:rsidRPr="007454B5">
              <w:rPr>
                <w:lang w:eastAsia="zh-CN"/>
              </w:rPr>
              <w:t>MnS</w:t>
            </w:r>
            <w:proofErr w:type="spellEnd"/>
            <w:r w:rsidRPr="007454B5">
              <w:rPr>
                <w:lang w:eastAsia="zh-CN"/>
              </w:rPr>
              <w:t xml:space="preserve"> service producer </w:t>
            </w:r>
            <w:proofErr w:type="gramStart"/>
            <w:r w:rsidRPr="007454B5">
              <w:rPr>
                <w:lang w:eastAsia="zh-CN"/>
              </w:rPr>
              <w:t>replies</w:t>
            </w:r>
            <w:r>
              <w:rPr>
                <w:lang w:eastAsia="zh-CN"/>
              </w:rPr>
              <w:t xml:space="preserve"> back</w:t>
            </w:r>
            <w:proofErr w:type="gramEnd"/>
            <w:r w:rsidRPr="007454B5">
              <w:rPr>
                <w:lang w:eastAsia="zh-CN"/>
              </w:rPr>
              <w:t xml:space="preserve"> to the </w:t>
            </w:r>
            <w:proofErr w:type="spellStart"/>
            <w:r w:rsidRPr="007454B5">
              <w:rPr>
                <w:lang w:eastAsia="zh-CN"/>
              </w:rPr>
              <w:t>MnS</w:t>
            </w:r>
            <w:proofErr w:type="spellEnd"/>
            <w:r w:rsidRPr="007454B5">
              <w:rPr>
                <w:lang w:eastAsia="zh-CN"/>
              </w:rPr>
              <w:t xml:space="preserve"> consumer with a</w:t>
            </w:r>
            <w:r>
              <w:rPr>
                <w:lang w:eastAsia="zh-CN"/>
              </w:rPr>
              <w:t>n</w:t>
            </w:r>
            <w:r w:rsidRPr="007454B5">
              <w:rPr>
                <w:lang w:eastAsia="zh-CN"/>
              </w:rPr>
              <w:t xml:space="preserve"> information on the data as requested by </w:t>
            </w:r>
            <w:proofErr w:type="spellStart"/>
            <w:r w:rsidRPr="007454B5">
              <w:rPr>
                <w:lang w:eastAsia="zh-CN"/>
              </w:rPr>
              <w:t>MnS</w:t>
            </w:r>
            <w:proofErr w:type="spellEnd"/>
            <w:r w:rsidRPr="007454B5">
              <w:rPr>
                <w:lang w:eastAsia="zh-CN"/>
              </w:rPr>
              <w:t xml:space="preserve"> Consumer</w:t>
            </w:r>
            <w:r>
              <w:rPr>
                <w:lang w:eastAsia="zh-CN"/>
              </w:rPr>
              <w:t xml:space="preserve"> represented as a list of data-set records.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09CB" w14:textId="77777777" w:rsidR="0023587C" w:rsidRDefault="0023587C" w:rsidP="0009433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4A7E56" w14:paraId="55357FD7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6D2B" w14:textId="77777777" w:rsidR="004A7E56" w:rsidRDefault="004A7E56" w:rsidP="004A7E5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6F1F3" w14:textId="77777777" w:rsidR="004A7E56" w:rsidRDefault="004A7E56" w:rsidP="004A7E56">
            <w:pPr>
              <w:pStyle w:val="TAL"/>
              <w:rPr>
                <w:b/>
                <w:lang w:eastAsia="en-GB" w:bidi="ar-KW"/>
              </w:rPr>
            </w:pPr>
            <w:r>
              <w:rPr>
                <w:lang w:eastAsia="zh-CN" w:bidi="ar-KW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BD43" w14:textId="77777777" w:rsidR="004A7E56" w:rsidRDefault="004A7E56" w:rsidP="004A7E5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4A7E56" w14:paraId="2DC45F09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4668" w14:textId="77777777" w:rsidR="004A7E56" w:rsidRDefault="004A7E56" w:rsidP="004A7E5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zh-CN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7BB74" w14:textId="77777777" w:rsidR="004A7E56" w:rsidRDefault="004A7E56" w:rsidP="004A7E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of the mandatory steps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2969" w14:textId="77777777" w:rsidR="004A7E56" w:rsidRDefault="004A7E56" w:rsidP="004A7E5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4A7E56" w14:paraId="605E4DCC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B775" w14:textId="77777777" w:rsidR="004A7E56" w:rsidRDefault="004A7E56" w:rsidP="004A7E5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eastAsia="en-GB"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DF84" w14:textId="4C916425" w:rsidR="004A7E56" w:rsidRDefault="00C3147D" w:rsidP="004A7E56">
            <w:pPr>
              <w:pStyle w:val="TAL"/>
              <w:rPr>
                <w:lang w:eastAsia="zh-CN"/>
              </w:rPr>
            </w:pPr>
            <w:r>
              <w:rPr>
                <w:lang w:eastAsia="zh-CN" w:bidi="ar-KW"/>
              </w:rPr>
              <w:t>D</w:t>
            </w:r>
            <w:r w:rsidR="004A7E56">
              <w:rPr>
                <w:lang w:eastAsia="zh-CN" w:bidi="ar-KW"/>
              </w:rPr>
              <w:t xml:space="preserve">ata discovery </w:t>
            </w:r>
            <w:proofErr w:type="spellStart"/>
            <w:r>
              <w:rPr>
                <w:lang w:eastAsia="zh-CN" w:bidi="ar-KW"/>
              </w:rPr>
              <w:t>MnS</w:t>
            </w:r>
            <w:proofErr w:type="spellEnd"/>
            <w:r>
              <w:rPr>
                <w:lang w:eastAsia="zh-CN" w:bidi="ar-KW"/>
              </w:rPr>
              <w:t xml:space="preserve"> </w:t>
            </w:r>
            <w:r w:rsidR="004A7E56">
              <w:rPr>
                <w:lang w:eastAsia="zh-CN" w:bidi="ar-KW"/>
              </w:rPr>
              <w:t>service consumer has an information about the data which can be produced by 3GPP management system.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A6E5" w14:textId="77777777" w:rsidR="004A7E56" w:rsidRDefault="004A7E56" w:rsidP="004A7E5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 w:bidi="ar-KW"/>
              </w:rPr>
            </w:pPr>
          </w:p>
        </w:tc>
      </w:tr>
      <w:tr w:rsidR="004A7E56" w14:paraId="44A1EA52" w14:textId="77777777" w:rsidTr="0009433B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6434" w14:textId="77777777" w:rsidR="004A7E56" w:rsidRDefault="004A7E56" w:rsidP="004A7E56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lang w:bidi="ar-KW"/>
              </w:rPr>
            </w:pPr>
            <w:r>
              <w:rPr>
                <w:rFonts w:ascii="Arial" w:hAnsi="Arial" w:cs="Arial"/>
                <w:b/>
                <w:sz w:val="18"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D13F" w14:textId="6CFCA5FE" w:rsidR="004A7E56" w:rsidRDefault="004A7E56" w:rsidP="004A7E56">
            <w:pPr>
              <w:pStyle w:val="TAL"/>
              <w:rPr>
                <w:lang w:bidi="ar-KW"/>
              </w:rPr>
            </w:pPr>
            <w:r w:rsidRPr="007112DC">
              <w:rPr>
                <w:lang w:bidi="ar-KW"/>
              </w:rPr>
              <w:t>REQ-DMS</w:t>
            </w:r>
            <w:r w:rsidR="007112DC" w:rsidRPr="007112DC">
              <w:rPr>
                <w:lang w:bidi="ar-KW"/>
              </w:rPr>
              <w:t>DIS</w:t>
            </w:r>
            <w:r w:rsidRPr="007112DC">
              <w:rPr>
                <w:lang w:bidi="ar-KW"/>
              </w:rPr>
              <w:t>-CON-2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13C3" w14:textId="77777777" w:rsidR="004A7E56" w:rsidRDefault="004A7E56" w:rsidP="004A7E56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KW"/>
              </w:rPr>
            </w:pPr>
          </w:p>
        </w:tc>
      </w:tr>
    </w:tbl>
    <w:p w14:paraId="4E126F05" w14:textId="77777777" w:rsidR="001D2FFA" w:rsidRPr="001D2FFA" w:rsidRDefault="001D2FFA" w:rsidP="001D2FFA">
      <w:pPr>
        <w:rPr>
          <w:lang w:val="en-US"/>
        </w:rPr>
      </w:pPr>
    </w:p>
    <w:p w14:paraId="730A06B6" w14:textId="45AF174B" w:rsidR="001D2FFA" w:rsidRDefault="007112DC" w:rsidP="001D2FFA">
      <w:pPr>
        <w:pStyle w:val="Heading3"/>
        <w:rPr>
          <w:szCs w:val="28"/>
          <w:lang w:val="en-US"/>
        </w:rPr>
      </w:pPr>
      <w:r>
        <w:rPr>
          <w:szCs w:val="28"/>
          <w:lang w:val="en-US"/>
        </w:rPr>
        <w:lastRenderedPageBreak/>
        <w:t>6.</w:t>
      </w:r>
      <w:r w:rsidR="0023587C">
        <w:rPr>
          <w:szCs w:val="28"/>
          <w:lang w:val="en-US"/>
        </w:rPr>
        <w:t>X</w:t>
      </w:r>
      <w:r w:rsidR="001D2FFA" w:rsidRPr="001D2FFA">
        <w:rPr>
          <w:szCs w:val="28"/>
          <w:lang w:val="en-US"/>
        </w:rPr>
        <w:t>.</w:t>
      </w:r>
      <w:r>
        <w:rPr>
          <w:szCs w:val="28"/>
          <w:lang w:val="en-US"/>
        </w:rPr>
        <w:t>3.</w:t>
      </w:r>
      <w:r w:rsidR="001D2FFA" w:rsidRPr="001D2FFA">
        <w:rPr>
          <w:szCs w:val="28"/>
          <w:lang w:val="en-US"/>
        </w:rPr>
        <w:tab/>
      </w:r>
      <w:r w:rsidR="001D2FFA">
        <w:rPr>
          <w:szCs w:val="28"/>
          <w:lang w:val="en-US"/>
        </w:rPr>
        <w:t>Requirements</w:t>
      </w:r>
    </w:p>
    <w:p w14:paraId="2D9E1405" w14:textId="148A07C2" w:rsidR="001D2FFA" w:rsidRPr="007112DC" w:rsidRDefault="001D2FFA" w:rsidP="001D2FFA">
      <w:pPr>
        <w:rPr>
          <w:lang w:eastAsia="ja-JP"/>
        </w:rPr>
      </w:pPr>
      <w:r w:rsidRPr="007112DC">
        <w:rPr>
          <w:lang w:eastAsia="ja-JP"/>
        </w:rPr>
        <w:t>REQ-DMS</w:t>
      </w:r>
      <w:r w:rsidR="003323C5" w:rsidRPr="007112DC">
        <w:rPr>
          <w:lang w:eastAsia="ja-JP"/>
        </w:rPr>
        <w:t>DIS-CON</w:t>
      </w:r>
      <w:r w:rsidRPr="007112DC">
        <w:rPr>
          <w:lang w:eastAsia="ja-JP"/>
        </w:rPr>
        <w:t xml:space="preserve">-1: </w:t>
      </w:r>
      <w:r w:rsidRPr="007112DC">
        <w:t xml:space="preserve">The 3GPP management system </w:t>
      </w:r>
      <w:r w:rsidRPr="007112DC">
        <w:rPr>
          <w:lang w:eastAsia="ja-JP"/>
        </w:rPr>
        <w:t xml:space="preserve">shall enable an authorized data </w:t>
      </w:r>
      <w:r w:rsidR="0023587C" w:rsidRPr="007112DC">
        <w:rPr>
          <w:lang w:eastAsia="ja-JP"/>
        </w:rPr>
        <w:t>producer</w:t>
      </w:r>
      <w:r w:rsidRPr="007112DC">
        <w:rPr>
          <w:lang w:eastAsia="ja-JP"/>
        </w:rPr>
        <w:t xml:space="preserve"> to </w:t>
      </w:r>
      <w:r w:rsidR="0023587C" w:rsidRPr="007112DC">
        <w:rPr>
          <w:lang w:eastAsia="ja-JP"/>
        </w:rPr>
        <w:t>register</w:t>
      </w:r>
      <w:r w:rsidRPr="007112DC">
        <w:rPr>
          <w:lang w:eastAsia="ja-JP"/>
        </w:rPr>
        <w:t xml:space="preserve"> what management data can be produced by itself.</w:t>
      </w:r>
      <w:r w:rsidR="003323C5" w:rsidRPr="007112DC">
        <w:rPr>
          <w:lang w:eastAsia="ja-JP"/>
        </w:rPr>
        <w:t xml:space="preserve">  (Check </w:t>
      </w:r>
      <w:proofErr w:type="spellStart"/>
      <w:r w:rsidR="003323C5" w:rsidRPr="007112DC">
        <w:rPr>
          <w:lang w:eastAsia="ja-JP"/>
        </w:rPr>
        <w:t>reqs</w:t>
      </w:r>
      <w:proofErr w:type="spellEnd"/>
      <w:r w:rsidR="003323C5" w:rsidRPr="007112DC">
        <w:rPr>
          <w:lang w:eastAsia="ja-JP"/>
        </w:rPr>
        <w:t>. methodology)</w:t>
      </w:r>
    </w:p>
    <w:p w14:paraId="141BC41C" w14:textId="0EC6A542" w:rsidR="004A7E56" w:rsidRDefault="004A7E56" w:rsidP="001D2FFA">
      <w:pPr>
        <w:rPr>
          <w:lang w:eastAsia="ja-JP"/>
        </w:rPr>
      </w:pPr>
      <w:r w:rsidRPr="007112DC">
        <w:rPr>
          <w:lang w:eastAsia="ja-JP"/>
        </w:rPr>
        <w:t>REQ-DMS</w:t>
      </w:r>
      <w:r w:rsidR="007112DC" w:rsidRPr="007112DC">
        <w:rPr>
          <w:lang w:eastAsia="ja-JP"/>
        </w:rPr>
        <w:t>DIS</w:t>
      </w:r>
      <w:r w:rsidRPr="007112DC">
        <w:rPr>
          <w:lang w:eastAsia="ja-JP"/>
        </w:rPr>
        <w:t>-</w:t>
      </w:r>
      <w:r w:rsidR="003323C5" w:rsidRPr="007112DC">
        <w:rPr>
          <w:lang w:eastAsia="ja-JP"/>
        </w:rPr>
        <w:t>FUN</w:t>
      </w:r>
      <w:r w:rsidRPr="007112DC">
        <w:rPr>
          <w:lang w:eastAsia="ja-JP"/>
        </w:rPr>
        <w:t xml:space="preserve">-1: </w:t>
      </w:r>
      <w:r w:rsidRPr="007112DC">
        <w:t xml:space="preserve">The 3GPP management system </w:t>
      </w:r>
      <w:r w:rsidRPr="007112DC">
        <w:rPr>
          <w:lang w:eastAsia="ja-JP"/>
        </w:rPr>
        <w:t>shall enable an authorized data consumer to discover what management data can be produced by 3GPP management system.</w:t>
      </w:r>
    </w:p>
    <w:p w14:paraId="3ABFB5A2" w14:textId="77777777" w:rsidR="00643EFD" w:rsidRPr="006875F4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2E731602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A7E117" w14:textId="266BCB44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10201EB9" w14:textId="7AEBF823" w:rsidR="00643EFD" w:rsidRDefault="00643EFD" w:rsidP="00643EFD">
      <w:pPr>
        <w:rPr>
          <w:lang w:val="en-CA"/>
        </w:rPr>
      </w:pPr>
    </w:p>
    <w:sectPr w:rsidR="00643EFD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22A287" w14:textId="77777777" w:rsidR="00122625" w:rsidRDefault="00122625">
      <w:r>
        <w:separator/>
      </w:r>
    </w:p>
  </w:endnote>
  <w:endnote w:type="continuationSeparator" w:id="0">
    <w:p w14:paraId="5204C7A4" w14:textId="77777777" w:rsidR="00122625" w:rsidRDefault="0012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34719" w14:textId="77777777" w:rsidR="00122625" w:rsidRDefault="00122625">
      <w:r>
        <w:separator/>
      </w:r>
    </w:p>
  </w:footnote>
  <w:footnote w:type="continuationSeparator" w:id="0">
    <w:p w14:paraId="5B706BB9" w14:textId="77777777" w:rsidR="00122625" w:rsidRDefault="00122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3" type="#_x0000_t75" style="width:45.5pt;height:45pt" o:bullet="t">
        <v:imagedata r:id="rId1" o:title="artA17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B1788"/>
    <w:multiLevelType w:val="hybridMultilevel"/>
    <w:tmpl w:val="DFB47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068B0"/>
    <w:multiLevelType w:val="hybridMultilevel"/>
    <w:tmpl w:val="EA66D6EE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60B125B1"/>
    <w:multiLevelType w:val="hybridMultilevel"/>
    <w:tmpl w:val="630E64EE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765912AF"/>
    <w:multiLevelType w:val="hybridMultilevel"/>
    <w:tmpl w:val="06B0E3BA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2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FB"/>
    <w:rsid w:val="00005E05"/>
    <w:rsid w:val="00006EAC"/>
    <w:rsid w:val="00007C39"/>
    <w:rsid w:val="000122CA"/>
    <w:rsid w:val="00014A47"/>
    <w:rsid w:val="00020721"/>
    <w:rsid w:val="00021251"/>
    <w:rsid w:val="00022E4A"/>
    <w:rsid w:val="00044A6C"/>
    <w:rsid w:val="00045115"/>
    <w:rsid w:val="00061BED"/>
    <w:rsid w:val="00067074"/>
    <w:rsid w:val="00092C48"/>
    <w:rsid w:val="000A6394"/>
    <w:rsid w:val="000A7DCE"/>
    <w:rsid w:val="000B1F6F"/>
    <w:rsid w:val="000B2C57"/>
    <w:rsid w:val="000B7FED"/>
    <w:rsid w:val="000C038A"/>
    <w:rsid w:val="000C6598"/>
    <w:rsid w:val="000D44B3"/>
    <w:rsid w:val="000E014D"/>
    <w:rsid w:val="000E0ED9"/>
    <w:rsid w:val="000E40CA"/>
    <w:rsid w:val="000F106D"/>
    <w:rsid w:val="001032FA"/>
    <w:rsid w:val="00122625"/>
    <w:rsid w:val="00123C22"/>
    <w:rsid w:val="00133F18"/>
    <w:rsid w:val="0013545C"/>
    <w:rsid w:val="00137862"/>
    <w:rsid w:val="00145D43"/>
    <w:rsid w:val="00192C46"/>
    <w:rsid w:val="00193502"/>
    <w:rsid w:val="001A08B3"/>
    <w:rsid w:val="001A762A"/>
    <w:rsid w:val="001A7B60"/>
    <w:rsid w:val="001B52F0"/>
    <w:rsid w:val="001B7A65"/>
    <w:rsid w:val="001C2906"/>
    <w:rsid w:val="001D0B7F"/>
    <w:rsid w:val="001D1485"/>
    <w:rsid w:val="001D2FFA"/>
    <w:rsid w:val="001E41F3"/>
    <w:rsid w:val="001F7760"/>
    <w:rsid w:val="00222853"/>
    <w:rsid w:val="00226D89"/>
    <w:rsid w:val="00226F86"/>
    <w:rsid w:val="0023587C"/>
    <w:rsid w:val="0024644D"/>
    <w:rsid w:val="00251EA6"/>
    <w:rsid w:val="0026004D"/>
    <w:rsid w:val="002640DD"/>
    <w:rsid w:val="00275D12"/>
    <w:rsid w:val="00281BCC"/>
    <w:rsid w:val="00283218"/>
    <w:rsid w:val="00284FEB"/>
    <w:rsid w:val="002860C4"/>
    <w:rsid w:val="00294EA7"/>
    <w:rsid w:val="002B5741"/>
    <w:rsid w:val="002C1E43"/>
    <w:rsid w:val="002C6DAD"/>
    <w:rsid w:val="002D168C"/>
    <w:rsid w:val="002E472E"/>
    <w:rsid w:val="002E7C60"/>
    <w:rsid w:val="002F1A1F"/>
    <w:rsid w:val="002F3E5B"/>
    <w:rsid w:val="0030249A"/>
    <w:rsid w:val="003027EA"/>
    <w:rsid w:val="00305409"/>
    <w:rsid w:val="003323C5"/>
    <w:rsid w:val="00332691"/>
    <w:rsid w:val="00335B18"/>
    <w:rsid w:val="0034108E"/>
    <w:rsid w:val="00347F73"/>
    <w:rsid w:val="00354D52"/>
    <w:rsid w:val="003609EF"/>
    <w:rsid w:val="0036231A"/>
    <w:rsid w:val="00362A84"/>
    <w:rsid w:val="0037019D"/>
    <w:rsid w:val="00370F02"/>
    <w:rsid w:val="00374DD4"/>
    <w:rsid w:val="00377F47"/>
    <w:rsid w:val="0038544D"/>
    <w:rsid w:val="00393274"/>
    <w:rsid w:val="00393885"/>
    <w:rsid w:val="00396259"/>
    <w:rsid w:val="00397228"/>
    <w:rsid w:val="003B1FF5"/>
    <w:rsid w:val="003B6F85"/>
    <w:rsid w:val="003C66E4"/>
    <w:rsid w:val="003E1A36"/>
    <w:rsid w:val="00404F35"/>
    <w:rsid w:val="00410371"/>
    <w:rsid w:val="00414F22"/>
    <w:rsid w:val="00421718"/>
    <w:rsid w:val="004242F1"/>
    <w:rsid w:val="004343C7"/>
    <w:rsid w:val="0045499D"/>
    <w:rsid w:val="004708EE"/>
    <w:rsid w:val="00474DE2"/>
    <w:rsid w:val="004835F0"/>
    <w:rsid w:val="004911CF"/>
    <w:rsid w:val="00494869"/>
    <w:rsid w:val="004A5128"/>
    <w:rsid w:val="004A52C6"/>
    <w:rsid w:val="004A7E56"/>
    <w:rsid w:val="004B75B7"/>
    <w:rsid w:val="004C2271"/>
    <w:rsid w:val="004C22F3"/>
    <w:rsid w:val="004E6CC9"/>
    <w:rsid w:val="005009D9"/>
    <w:rsid w:val="0051580D"/>
    <w:rsid w:val="00523031"/>
    <w:rsid w:val="00525BDC"/>
    <w:rsid w:val="00527340"/>
    <w:rsid w:val="005354BE"/>
    <w:rsid w:val="005369D9"/>
    <w:rsid w:val="005459D1"/>
    <w:rsid w:val="00547111"/>
    <w:rsid w:val="00557A09"/>
    <w:rsid w:val="00561A32"/>
    <w:rsid w:val="00564AC3"/>
    <w:rsid w:val="00576E89"/>
    <w:rsid w:val="00585084"/>
    <w:rsid w:val="00592D74"/>
    <w:rsid w:val="00593320"/>
    <w:rsid w:val="005A7333"/>
    <w:rsid w:val="005B26CA"/>
    <w:rsid w:val="005B2F4B"/>
    <w:rsid w:val="005B5621"/>
    <w:rsid w:val="005B57AD"/>
    <w:rsid w:val="005B7740"/>
    <w:rsid w:val="005D3C57"/>
    <w:rsid w:val="005E0B44"/>
    <w:rsid w:val="005E0DF8"/>
    <w:rsid w:val="005E2C44"/>
    <w:rsid w:val="005E6239"/>
    <w:rsid w:val="005E6E1E"/>
    <w:rsid w:val="005F62AC"/>
    <w:rsid w:val="0060088A"/>
    <w:rsid w:val="00604410"/>
    <w:rsid w:val="00607CFB"/>
    <w:rsid w:val="00610610"/>
    <w:rsid w:val="0061571C"/>
    <w:rsid w:val="00621188"/>
    <w:rsid w:val="006257ED"/>
    <w:rsid w:val="00634927"/>
    <w:rsid w:val="00643EFD"/>
    <w:rsid w:val="00660343"/>
    <w:rsid w:val="00665C47"/>
    <w:rsid w:val="0067445C"/>
    <w:rsid w:val="0068005E"/>
    <w:rsid w:val="0068279E"/>
    <w:rsid w:val="006875F4"/>
    <w:rsid w:val="00694F48"/>
    <w:rsid w:val="00695808"/>
    <w:rsid w:val="006A244B"/>
    <w:rsid w:val="006B384A"/>
    <w:rsid w:val="006B46FB"/>
    <w:rsid w:val="006D71B4"/>
    <w:rsid w:val="006E07A8"/>
    <w:rsid w:val="006E21FB"/>
    <w:rsid w:val="006E51C2"/>
    <w:rsid w:val="006E55B3"/>
    <w:rsid w:val="006F2726"/>
    <w:rsid w:val="006F5A36"/>
    <w:rsid w:val="007020EA"/>
    <w:rsid w:val="007025A0"/>
    <w:rsid w:val="007112DC"/>
    <w:rsid w:val="00712C99"/>
    <w:rsid w:val="00723310"/>
    <w:rsid w:val="007249BE"/>
    <w:rsid w:val="0072706C"/>
    <w:rsid w:val="00736D15"/>
    <w:rsid w:val="00736DE0"/>
    <w:rsid w:val="00740417"/>
    <w:rsid w:val="00744ED6"/>
    <w:rsid w:val="007454B5"/>
    <w:rsid w:val="0074707D"/>
    <w:rsid w:val="0077170B"/>
    <w:rsid w:val="00772A25"/>
    <w:rsid w:val="00776FF3"/>
    <w:rsid w:val="00781710"/>
    <w:rsid w:val="00792342"/>
    <w:rsid w:val="00793697"/>
    <w:rsid w:val="007977A8"/>
    <w:rsid w:val="007A07B5"/>
    <w:rsid w:val="007A1CDB"/>
    <w:rsid w:val="007B1C8D"/>
    <w:rsid w:val="007B512A"/>
    <w:rsid w:val="007C2097"/>
    <w:rsid w:val="007D5EC7"/>
    <w:rsid w:val="007D6A07"/>
    <w:rsid w:val="007F1B66"/>
    <w:rsid w:val="007F5EA1"/>
    <w:rsid w:val="007F701F"/>
    <w:rsid w:val="007F7259"/>
    <w:rsid w:val="008040A8"/>
    <w:rsid w:val="008073F0"/>
    <w:rsid w:val="00807AB5"/>
    <w:rsid w:val="00822BD1"/>
    <w:rsid w:val="00825CE5"/>
    <w:rsid w:val="008279FA"/>
    <w:rsid w:val="00833D00"/>
    <w:rsid w:val="00847C57"/>
    <w:rsid w:val="00847EA2"/>
    <w:rsid w:val="008550C0"/>
    <w:rsid w:val="008626E7"/>
    <w:rsid w:val="00865F79"/>
    <w:rsid w:val="008678F2"/>
    <w:rsid w:val="00870EE7"/>
    <w:rsid w:val="00870EFC"/>
    <w:rsid w:val="00883BAC"/>
    <w:rsid w:val="00884EC8"/>
    <w:rsid w:val="008863B9"/>
    <w:rsid w:val="0089339F"/>
    <w:rsid w:val="008975D3"/>
    <w:rsid w:val="008A45A6"/>
    <w:rsid w:val="008B7E64"/>
    <w:rsid w:val="008F008C"/>
    <w:rsid w:val="008F3789"/>
    <w:rsid w:val="008F686C"/>
    <w:rsid w:val="00902F58"/>
    <w:rsid w:val="00912251"/>
    <w:rsid w:val="009148DE"/>
    <w:rsid w:val="00915E63"/>
    <w:rsid w:val="00916512"/>
    <w:rsid w:val="00934EDC"/>
    <w:rsid w:val="00937731"/>
    <w:rsid w:val="00941E30"/>
    <w:rsid w:val="009424A5"/>
    <w:rsid w:val="009462E8"/>
    <w:rsid w:val="00957A0C"/>
    <w:rsid w:val="00961199"/>
    <w:rsid w:val="00967660"/>
    <w:rsid w:val="00967AEE"/>
    <w:rsid w:val="009777D9"/>
    <w:rsid w:val="00990D76"/>
    <w:rsid w:val="00991B88"/>
    <w:rsid w:val="009A0F1F"/>
    <w:rsid w:val="009A53C8"/>
    <w:rsid w:val="009A5753"/>
    <w:rsid w:val="009A579D"/>
    <w:rsid w:val="009B41DA"/>
    <w:rsid w:val="009D67ED"/>
    <w:rsid w:val="009E3297"/>
    <w:rsid w:val="009F2441"/>
    <w:rsid w:val="009F734F"/>
    <w:rsid w:val="00A05639"/>
    <w:rsid w:val="00A10B3C"/>
    <w:rsid w:val="00A21CFA"/>
    <w:rsid w:val="00A246B6"/>
    <w:rsid w:val="00A24A70"/>
    <w:rsid w:val="00A24E70"/>
    <w:rsid w:val="00A2514F"/>
    <w:rsid w:val="00A252FB"/>
    <w:rsid w:val="00A47E70"/>
    <w:rsid w:val="00A50CF0"/>
    <w:rsid w:val="00A57A3C"/>
    <w:rsid w:val="00A63433"/>
    <w:rsid w:val="00A64571"/>
    <w:rsid w:val="00A70B3C"/>
    <w:rsid w:val="00A71B48"/>
    <w:rsid w:val="00A7671C"/>
    <w:rsid w:val="00A83967"/>
    <w:rsid w:val="00AA23CC"/>
    <w:rsid w:val="00AA2CBC"/>
    <w:rsid w:val="00AA4CE9"/>
    <w:rsid w:val="00AA6FBA"/>
    <w:rsid w:val="00AB3E12"/>
    <w:rsid w:val="00AB644B"/>
    <w:rsid w:val="00AC3648"/>
    <w:rsid w:val="00AC5820"/>
    <w:rsid w:val="00AD1CD8"/>
    <w:rsid w:val="00AD46EE"/>
    <w:rsid w:val="00AE3D9E"/>
    <w:rsid w:val="00B025E8"/>
    <w:rsid w:val="00B10FCB"/>
    <w:rsid w:val="00B15663"/>
    <w:rsid w:val="00B16C0F"/>
    <w:rsid w:val="00B2388F"/>
    <w:rsid w:val="00B23F84"/>
    <w:rsid w:val="00B258BB"/>
    <w:rsid w:val="00B35111"/>
    <w:rsid w:val="00B43D58"/>
    <w:rsid w:val="00B5312C"/>
    <w:rsid w:val="00B5740C"/>
    <w:rsid w:val="00B62346"/>
    <w:rsid w:val="00B628A2"/>
    <w:rsid w:val="00B67B97"/>
    <w:rsid w:val="00B70961"/>
    <w:rsid w:val="00B71971"/>
    <w:rsid w:val="00B74BE5"/>
    <w:rsid w:val="00B968C8"/>
    <w:rsid w:val="00BA3EC5"/>
    <w:rsid w:val="00BA5012"/>
    <w:rsid w:val="00BA51D9"/>
    <w:rsid w:val="00BB5DFC"/>
    <w:rsid w:val="00BB7258"/>
    <w:rsid w:val="00BC35A5"/>
    <w:rsid w:val="00BC631D"/>
    <w:rsid w:val="00BD279D"/>
    <w:rsid w:val="00BD6BB8"/>
    <w:rsid w:val="00BE5636"/>
    <w:rsid w:val="00BF12A6"/>
    <w:rsid w:val="00BF3503"/>
    <w:rsid w:val="00BF70AB"/>
    <w:rsid w:val="00BF7264"/>
    <w:rsid w:val="00C0416A"/>
    <w:rsid w:val="00C14EA5"/>
    <w:rsid w:val="00C164E8"/>
    <w:rsid w:val="00C20858"/>
    <w:rsid w:val="00C21679"/>
    <w:rsid w:val="00C21BDF"/>
    <w:rsid w:val="00C3147D"/>
    <w:rsid w:val="00C33F96"/>
    <w:rsid w:val="00C5587D"/>
    <w:rsid w:val="00C56011"/>
    <w:rsid w:val="00C63FF4"/>
    <w:rsid w:val="00C66BA2"/>
    <w:rsid w:val="00C6734B"/>
    <w:rsid w:val="00C70EDC"/>
    <w:rsid w:val="00C752AC"/>
    <w:rsid w:val="00C95985"/>
    <w:rsid w:val="00CB0D4F"/>
    <w:rsid w:val="00CB2B42"/>
    <w:rsid w:val="00CB2E8F"/>
    <w:rsid w:val="00CB79E7"/>
    <w:rsid w:val="00CC5026"/>
    <w:rsid w:val="00CC68D0"/>
    <w:rsid w:val="00CD39D7"/>
    <w:rsid w:val="00CD41FD"/>
    <w:rsid w:val="00CD4FEC"/>
    <w:rsid w:val="00CE212F"/>
    <w:rsid w:val="00CF076E"/>
    <w:rsid w:val="00CF148E"/>
    <w:rsid w:val="00D03F9A"/>
    <w:rsid w:val="00D06D51"/>
    <w:rsid w:val="00D16926"/>
    <w:rsid w:val="00D16DF6"/>
    <w:rsid w:val="00D17EA7"/>
    <w:rsid w:val="00D24451"/>
    <w:rsid w:val="00D24991"/>
    <w:rsid w:val="00D27ABA"/>
    <w:rsid w:val="00D42ECF"/>
    <w:rsid w:val="00D47E88"/>
    <w:rsid w:val="00D50255"/>
    <w:rsid w:val="00D630B8"/>
    <w:rsid w:val="00D66520"/>
    <w:rsid w:val="00D90453"/>
    <w:rsid w:val="00D97083"/>
    <w:rsid w:val="00DA358E"/>
    <w:rsid w:val="00DB4DC8"/>
    <w:rsid w:val="00DC2FB5"/>
    <w:rsid w:val="00DC3513"/>
    <w:rsid w:val="00DC5C68"/>
    <w:rsid w:val="00DC6EF5"/>
    <w:rsid w:val="00DE34CF"/>
    <w:rsid w:val="00DF2600"/>
    <w:rsid w:val="00DF401C"/>
    <w:rsid w:val="00DF555A"/>
    <w:rsid w:val="00DF5F01"/>
    <w:rsid w:val="00E03BB1"/>
    <w:rsid w:val="00E13F3D"/>
    <w:rsid w:val="00E34898"/>
    <w:rsid w:val="00E43B2E"/>
    <w:rsid w:val="00E50A44"/>
    <w:rsid w:val="00E52AF8"/>
    <w:rsid w:val="00E536D7"/>
    <w:rsid w:val="00E57A14"/>
    <w:rsid w:val="00E72E7F"/>
    <w:rsid w:val="00E81B01"/>
    <w:rsid w:val="00E85EC7"/>
    <w:rsid w:val="00E90920"/>
    <w:rsid w:val="00EB09B7"/>
    <w:rsid w:val="00EC2799"/>
    <w:rsid w:val="00ED36CE"/>
    <w:rsid w:val="00ED4946"/>
    <w:rsid w:val="00EE1533"/>
    <w:rsid w:val="00EE7D7C"/>
    <w:rsid w:val="00EF05C3"/>
    <w:rsid w:val="00EF385A"/>
    <w:rsid w:val="00F05B38"/>
    <w:rsid w:val="00F1149F"/>
    <w:rsid w:val="00F25450"/>
    <w:rsid w:val="00F25D98"/>
    <w:rsid w:val="00F27B60"/>
    <w:rsid w:val="00F300FB"/>
    <w:rsid w:val="00F35627"/>
    <w:rsid w:val="00F42B95"/>
    <w:rsid w:val="00F44943"/>
    <w:rsid w:val="00F46893"/>
    <w:rsid w:val="00F52E59"/>
    <w:rsid w:val="00F56333"/>
    <w:rsid w:val="00F64FE3"/>
    <w:rsid w:val="00F65B73"/>
    <w:rsid w:val="00F76078"/>
    <w:rsid w:val="00FA11B5"/>
    <w:rsid w:val="00FB2F82"/>
    <w:rsid w:val="00FB61FE"/>
    <w:rsid w:val="00FB6386"/>
    <w:rsid w:val="00FC7C69"/>
    <w:rsid w:val="00FD377C"/>
    <w:rsid w:val="00FD74F2"/>
    <w:rsid w:val="00FF5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  <w:style w:type="paragraph" w:customStyle="1" w:styleId="Reference">
    <w:name w:val="Reference"/>
    <w:basedOn w:val="Normal"/>
    <w:rsid w:val="00961199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2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01314">
          <w:marLeft w:val="7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048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740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7138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7091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B8307-EFC9-401A-9D41-BE0C0BFB2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1071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Ericssion</cp:lastModifiedBy>
  <cp:revision>4</cp:revision>
  <cp:lastPrinted>1900-01-01T00:00:00Z</cp:lastPrinted>
  <dcterms:created xsi:type="dcterms:W3CDTF">2021-10-01T13:47:00Z</dcterms:created>
  <dcterms:modified xsi:type="dcterms:W3CDTF">2021-10-01T16:42:00Z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